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FA6B8C" w14:textId="7584FDA6" w:rsidR="009551E9" w:rsidRPr="009D00CB" w:rsidRDefault="009551E9" w:rsidP="009551E9">
      <w:pPr>
        <w:pStyle w:val="FP"/>
        <w:tabs>
          <w:tab w:val="left" w:pos="567"/>
        </w:tabs>
        <w:rPr>
          <w:rFonts w:ascii="Arial" w:hAnsi="Arial" w:cs="Arial"/>
          <w:b/>
          <w:sz w:val="24"/>
          <w:szCs w:val="24"/>
          <w:lang w:eastAsia="ja-JP"/>
        </w:rPr>
      </w:pPr>
      <w:bookmarkStart w:id="0" w:name="_Hlk530733872"/>
      <w:r w:rsidRPr="009D00CB">
        <w:rPr>
          <w:rFonts w:ascii="Arial" w:hAnsi="Arial" w:cs="Arial"/>
          <w:b/>
          <w:sz w:val="24"/>
          <w:szCs w:val="24"/>
        </w:rPr>
        <w:t>3GPP TSG RAN meeting #82</w:t>
      </w:r>
      <w:r w:rsidRPr="009D00CB">
        <w:rPr>
          <w:rFonts w:ascii="Arial" w:hAnsi="Arial" w:cs="Arial"/>
          <w:b/>
          <w:sz w:val="24"/>
          <w:szCs w:val="24"/>
        </w:rPr>
        <w:tab/>
      </w:r>
      <w:r w:rsidRPr="009D00CB">
        <w:rPr>
          <w:rFonts w:ascii="Arial" w:hAnsi="Arial" w:cs="Arial"/>
          <w:b/>
          <w:sz w:val="24"/>
          <w:szCs w:val="24"/>
        </w:rPr>
        <w:tab/>
      </w:r>
      <w:r w:rsidRPr="009D00CB">
        <w:rPr>
          <w:rFonts w:ascii="Arial" w:hAnsi="Arial" w:cs="Arial"/>
          <w:b/>
          <w:sz w:val="24"/>
          <w:szCs w:val="24"/>
        </w:rPr>
        <w:tab/>
      </w:r>
      <w:r w:rsidRPr="009D00CB">
        <w:rPr>
          <w:rFonts w:ascii="Arial" w:hAnsi="Arial" w:cs="Arial"/>
          <w:b/>
          <w:sz w:val="24"/>
          <w:szCs w:val="24"/>
        </w:rPr>
        <w:tab/>
      </w:r>
      <w:r w:rsidRPr="009D00CB">
        <w:rPr>
          <w:rFonts w:ascii="Arial" w:hAnsi="Arial" w:cs="Arial"/>
          <w:b/>
          <w:sz w:val="24"/>
          <w:szCs w:val="24"/>
        </w:rPr>
        <w:tab/>
      </w:r>
      <w:r w:rsidRPr="009D00CB">
        <w:rPr>
          <w:rFonts w:ascii="Arial" w:hAnsi="Arial" w:cs="Arial"/>
          <w:b/>
          <w:sz w:val="24"/>
          <w:szCs w:val="24"/>
        </w:rPr>
        <w:tab/>
      </w:r>
      <w:r w:rsidRPr="009D00CB">
        <w:rPr>
          <w:rFonts w:ascii="Arial" w:hAnsi="Arial" w:cs="Arial"/>
          <w:b/>
          <w:sz w:val="24"/>
          <w:szCs w:val="24"/>
        </w:rPr>
        <w:tab/>
      </w:r>
      <w:r w:rsidRPr="009D00CB">
        <w:rPr>
          <w:rFonts w:ascii="Arial" w:hAnsi="Arial" w:cs="Arial"/>
          <w:b/>
          <w:sz w:val="24"/>
          <w:szCs w:val="24"/>
        </w:rPr>
        <w:tab/>
      </w:r>
      <w:r w:rsidRPr="009D00CB">
        <w:rPr>
          <w:rFonts w:ascii="Arial" w:hAnsi="Arial" w:cs="Arial"/>
          <w:b/>
          <w:sz w:val="24"/>
          <w:szCs w:val="24"/>
        </w:rPr>
        <w:tab/>
      </w:r>
      <w:r w:rsidRPr="009D00CB">
        <w:rPr>
          <w:rFonts w:ascii="Arial" w:hAnsi="Arial" w:cs="Arial"/>
          <w:b/>
          <w:sz w:val="24"/>
          <w:szCs w:val="24"/>
        </w:rPr>
        <w:tab/>
      </w:r>
      <w:r w:rsidR="00E82A1D" w:rsidRPr="00E82A1D">
        <w:rPr>
          <w:rFonts w:ascii="Arial" w:hAnsi="Arial" w:cs="Arial"/>
          <w:b/>
          <w:sz w:val="24"/>
          <w:szCs w:val="24"/>
        </w:rPr>
        <w:t>RP-182253</w:t>
      </w:r>
    </w:p>
    <w:p w14:paraId="36FC8C23" w14:textId="77777777" w:rsidR="009551E9" w:rsidRPr="004B566C" w:rsidRDefault="009551E9" w:rsidP="009551E9">
      <w:pPr>
        <w:tabs>
          <w:tab w:val="left" w:pos="567"/>
        </w:tabs>
        <w:rPr>
          <w:rFonts w:ascii="Arial" w:hAnsi="Arial" w:cs="Arial"/>
          <w:b/>
          <w:sz w:val="24"/>
        </w:rPr>
      </w:pPr>
      <w:r w:rsidRPr="009D00CB">
        <w:rPr>
          <w:rFonts w:ascii="Arial" w:hAnsi="Arial" w:cs="Arial"/>
          <w:b/>
          <w:sz w:val="24"/>
        </w:rPr>
        <w:t>Sorrento, Italy, December 10-13, 2018</w:t>
      </w:r>
    </w:p>
    <w:p w14:paraId="1198EFFD" w14:textId="77777777" w:rsidR="009551E9" w:rsidRPr="006C4E32" w:rsidRDefault="009551E9" w:rsidP="009551E9">
      <w:pPr>
        <w:pStyle w:val="Heading2"/>
        <w:jc w:val="center"/>
        <w:rPr>
          <w:u w:val="single"/>
        </w:rPr>
      </w:pPr>
      <w:r w:rsidRPr="006C4E32">
        <w:rPr>
          <w:u w:val="single"/>
        </w:rPr>
        <w:t>Status Report to TSG</w:t>
      </w:r>
    </w:p>
    <w:p w14:paraId="333B6526" w14:textId="634DF48E" w:rsidR="009551E9" w:rsidRDefault="009551E9" w:rsidP="009551E9">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t>9.5.1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9551E9" w:rsidRPr="008836AC" w14:paraId="1D05C71F" w14:textId="77777777" w:rsidTr="00E51046">
        <w:tc>
          <w:tcPr>
            <w:tcW w:w="2436" w:type="dxa"/>
            <w:shd w:val="clear" w:color="auto" w:fill="auto"/>
          </w:tcPr>
          <w:p w14:paraId="08A42B0A" w14:textId="77777777" w:rsidR="009551E9" w:rsidRPr="008836AC" w:rsidRDefault="009551E9" w:rsidP="00E51046">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1D13D602" w14:textId="77777777" w:rsidR="009551E9" w:rsidRPr="008836AC" w:rsidRDefault="009551E9" w:rsidP="00E51046">
            <w:pPr>
              <w:tabs>
                <w:tab w:val="left" w:pos="567"/>
              </w:tabs>
              <w:spacing w:after="0"/>
              <w:rPr>
                <w:rFonts w:ascii="Arial" w:hAnsi="Arial" w:cs="Arial"/>
              </w:rPr>
            </w:pPr>
          </w:p>
        </w:tc>
      </w:tr>
      <w:tr w:rsidR="009551E9" w:rsidRPr="008836AC" w14:paraId="08C5ECB7" w14:textId="77777777" w:rsidTr="00E51046">
        <w:tc>
          <w:tcPr>
            <w:tcW w:w="2436" w:type="dxa"/>
            <w:shd w:val="clear" w:color="auto" w:fill="auto"/>
          </w:tcPr>
          <w:p w14:paraId="01B4B32D" w14:textId="77777777" w:rsidR="009551E9" w:rsidRPr="008836AC" w:rsidRDefault="009551E9" w:rsidP="00E51046">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C4A80B2" w14:textId="77777777" w:rsidR="009551E9" w:rsidRPr="009D00CB" w:rsidRDefault="009551E9" w:rsidP="00E51046">
            <w:pPr>
              <w:tabs>
                <w:tab w:val="left" w:pos="567"/>
              </w:tabs>
              <w:spacing w:after="0"/>
              <w:rPr>
                <w:rFonts w:ascii="Arial" w:hAnsi="Arial" w:cs="Arial"/>
                <w:lang w:eastAsia="ja-JP"/>
              </w:rPr>
            </w:pPr>
            <w:r w:rsidRPr="009D00CB">
              <w:rPr>
                <w:rFonts w:ascii="Arial" w:hAnsi="Arial" w:cs="Arial"/>
              </w:rPr>
              <w:t>Study Item:</w:t>
            </w:r>
            <w:r w:rsidRPr="009D00CB">
              <w:rPr>
                <w:rFonts w:ascii="Arial" w:hAnsi="Arial" w:cs="Arial" w:hint="eastAsia"/>
                <w:lang w:eastAsia="ja-JP"/>
              </w:rPr>
              <w:t xml:space="preserve"> </w:t>
            </w:r>
          </w:p>
          <w:p w14:paraId="2137DAC0" w14:textId="77777777" w:rsidR="009551E9" w:rsidRPr="009D00CB" w:rsidRDefault="009551E9" w:rsidP="00E51046">
            <w:pPr>
              <w:tabs>
                <w:tab w:val="left" w:pos="567"/>
              </w:tabs>
              <w:spacing w:after="0"/>
              <w:rPr>
                <w:rFonts w:ascii="Arial" w:hAnsi="Arial" w:cs="Arial"/>
              </w:rPr>
            </w:pPr>
            <w:r w:rsidRPr="009D00CB">
              <w:rPr>
                <w:rFonts w:ascii="Arial" w:hAnsi="Arial" w:cs="Arial"/>
                <w:lang w:eastAsia="ja-JP"/>
              </w:rPr>
              <w:t>No</w:t>
            </w:r>
          </w:p>
        </w:tc>
        <w:tc>
          <w:tcPr>
            <w:tcW w:w="1842" w:type="dxa"/>
          </w:tcPr>
          <w:p w14:paraId="76CFB70D" w14:textId="77777777" w:rsidR="009551E9" w:rsidRPr="009D00CB" w:rsidRDefault="009551E9" w:rsidP="00E51046">
            <w:pPr>
              <w:tabs>
                <w:tab w:val="left" w:pos="567"/>
              </w:tabs>
              <w:spacing w:after="0"/>
              <w:rPr>
                <w:rFonts w:ascii="Arial" w:hAnsi="Arial" w:cs="Arial"/>
                <w:lang w:eastAsia="ja-JP"/>
              </w:rPr>
            </w:pPr>
            <w:r w:rsidRPr="009D00CB">
              <w:rPr>
                <w:rFonts w:ascii="Arial" w:hAnsi="Arial" w:cs="Arial"/>
              </w:rPr>
              <w:t>Core part:</w:t>
            </w:r>
            <w:r w:rsidRPr="009D00CB">
              <w:rPr>
                <w:rFonts w:ascii="Arial" w:hAnsi="Arial" w:cs="Arial"/>
                <w:lang w:eastAsia="ja-JP"/>
              </w:rPr>
              <w:t xml:space="preserve"> </w:t>
            </w:r>
          </w:p>
          <w:p w14:paraId="19AE7156" w14:textId="77777777" w:rsidR="009551E9" w:rsidRPr="009D00CB" w:rsidRDefault="009551E9" w:rsidP="00E51046">
            <w:pPr>
              <w:tabs>
                <w:tab w:val="left" w:pos="567"/>
              </w:tabs>
              <w:spacing w:after="0"/>
              <w:rPr>
                <w:rFonts w:ascii="Arial" w:hAnsi="Arial" w:cs="Arial"/>
                <w:lang w:eastAsia="ja-JP"/>
              </w:rPr>
            </w:pPr>
            <w:r w:rsidRPr="009D00CB">
              <w:rPr>
                <w:rFonts w:ascii="Arial" w:hAnsi="Arial" w:cs="Arial" w:hint="eastAsia"/>
                <w:lang w:eastAsia="ja-JP"/>
              </w:rPr>
              <w:t>Yes</w:t>
            </w:r>
          </w:p>
        </w:tc>
        <w:tc>
          <w:tcPr>
            <w:tcW w:w="2309" w:type="dxa"/>
            <w:gridSpan w:val="2"/>
          </w:tcPr>
          <w:p w14:paraId="543EB8FF" w14:textId="77777777" w:rsidR="009551E9" w:rsidRPr="009D00CB" w:rsidRDefault="009551E9" w:rsidP="00E51046">
            <w:pPr>
              <w:tabs>
                <w:tab w:val="left" w:pos="567"/>
              </w:tabs>
              <w:spacing w:after="0"/>
              <w:rPr>
                <w:rFonts w:ascii="Arial" w:hAnsi="Arial" w:cs="Arial"/>
              </w:rPr>
            </w:pPr>
            <w:r w:rsidRPr="009D00CB">
              <w:rPr>
                <w:rFonts w:ascii="Arial" w:hAnsi="Arial" w:cs="Arial"/>
              </w:rPr>
              <w:t>Performance part:</w:t>
            </w:r>
          </w:p>
          <w:p w14:paraId="054BF6CA" w14:textId="79A011D9" w:rsidR="009551E9" w:rsidRPr="009D00CB" w:rsidRDefault="003C1AF7" w:rsidP="00E51046">
            <w:pPr>
              <w:tabs>
                <w:tab w:val="left" w:pos="567"/>
              </w:tabs>
              <w:spacing w:after="0"/>
              <w:rPr>
                <w:rFonts w:ascii="Arial" w:hAnsi="Arial" w:cs="Arial"/>
                <w:lang w:eastAsia="ja-JP"/>
              </w:rPr>
            </w:pPr>
            <w:r>
              <w:rPr>
                <w:rFonts w:ascii="Arial" w:hAnsi="Arial" w:cs="Arial"/>
                <w:lang w:eastAsia="ja-JP"/>
              </w:rPr>
              <w:t>Yes</w:t>
            </w:r>
          </w:p>
        </w:tc>
        <w:tc>
          <w:tcPr>
            <w:tcW w:w="1653" w:type="dxa"/>
          </w:tcPr>
          <w:p w14:paraId="4E47694A" w14:textId="77777777" w:rsidR="009551E9" w:rsidRPr="009D00CB" w:rsidRDefault="009551E9" w:rsidP="00E51046">
            <w:pPr>
              <w:tabs>
                <w:tab w:val="left" w:pos="567"/>
              </w:tabs>
              <w:spacing w:after="0"/>
              <w:rPr>
                <w:rFonts w:ascii="Arial" w:hAnsi="Arial" w:cs="Arial"/>
              </w:rPr>
            </w:pPr>
            <w:r w:rsidRPr="009D00CB">
              <w:rPr>
                <w:rFonts w:ascii="Arial" w:hAnsi="Arial" w:cs="Arial"/>
              </w:rPr>
              <w:t>Testing part:</w:t>
            </w:r>
          </w:p>
          <w:p w14:paraId="249F27C8" w14:textId="77777777" w:rsidR="009551E9" w:rsidRPr="009D00CB" w:rsidRDefault="009551E9" w:rsidP="00E51046">
            <w:pPr>
              <w:tabs>
                <w:tab w:val="left" w:pos="567"/>
              </w:tabs>
              <w:spacing w:after="0"/>
              <w:rPr>
                <w:rFonts w:ascii="Arial" w:hAnsi="Arial" w:cs="Arial"/>
                <w:lang w:eastAsia="ja-JP"/>
              </w:rPr>
            </w:pPr>
            <w:r w:rsidRPr="009D00CB">
              <w:rPr>
                <w:rFonts w:ascii="Arial" w:hAnsi="Arial" w:cs="Arial" w:hint="eastAsia"/>
                <w:lang w:eastAsia="ja-JP"/>
              </w:rPr>
              <w:t>No</w:t>
            </w:r>
          </w:p>
        </w:tc>
      </w:tr>
      <w:tr w:rsidR="009551E9" w:rsidRPr="008836AC" w14:paraId="30FD39AA" w14:textId="77777777" w:rsidTr="00E51046">
        <w:tc>
          <w:tcPr>
            <w:tcW w:w="2436" w:type="dxa"/>
          </w:tcPr>
          <w:p w14:paraId="2C16DFC7" w14:textId="77777777" w:rsidR="009551E9" w:rsidRPr="008836AC" w:rsidRDefault="009551E9" w:rsidP="00E51046">
            <w:pPr>
              <w:tabs>
                <w:tab w:val="left" w:pos="567"/>
              </w:tabs>
              <w:spacing w:after="0"/>
              <w:rPr>
                <w:rFonts w:ascii="Arial" w:hAnsi="Arial" w:cs="Arial"/>
                <w:b/>
              </w:rPr>
            </w:pPr>
            <w:r w:rsidRPr="008836AC">
              <w:rPr>
                <w:rFonts w:ascii="Arial" w:hAnsi="Arial" w:cs="Arial"/>
                <w:b/>
              </w:rPr>
              <w:t>Acronym</w:t>
            </w:r>
          </w:p>
        </w:tc>
        <w:tc>
          <w:tcPr>
            <w:tcW w:w="7650" w:type="dxa"/>
            <w:gridSpan w:val="5"/>
          </w:tcPr>
          <w:p w14:paraId="0493B116" w14:textId="77777777" w:rsidR="009551E9" w:rsidRPr="008836AC" w:rsidRDefault="009551E9" w:rsidP="00E51046">
            <w:pPr>
              <w:tabs>
                <w:tab w:val="left" w:pos="567"/>
              </w:tabs>
              <w:spacing w:after="0"/>
              <w:rPr>
                <w:rFonts w:ascii="Arial" w:hAnsi="Arial" w:cs="Arial"/>
              </w:rPr>
            </w:pPr>
            <w:r w:rsidRPr="000F79B2">
              <w:rPr>
                <w:rFonts w:ascii="Arial" w:hAnsi="Arial" w:cs="Arial"/>
                <w:noProof/>
                <w:lang w:eastAsia="ja-JP"/>
              </w:rPr>
              <w:t>NR_CA_R16_intra</w:t>
            </w:r>
          </w:p>
        </w:tc>
      </w:tr>
      <w:tr w:rsidR="009551E9" w:rsidRPr="008836AC" w14:paraId="19F2D734" w14:textId="77777777" w:rsidTr="00E51046">
        <w:tc>
          <w:tcPr>
            <w:tcW w:w="2436" w:type="dxa"/>
          </w:tcPr>
          <w:p w14:paraId="7D99E9B9" w14:textId="77777777" w:rsidR="009551E9" w:rsidRPr="008836AC" w:rsidRDefault="009551E9" w:rsidP="00E51046">
            <w:pPr>
              <w:tabs>
                <w:tab w:val="left" w:pos="567"/>
              </w:tabs>
              <w:spacing w:after="0"/>
              <w:rPr>
                <w:rFonts w:ascii="Arial" w:hAnsi="Arial" w:cs="Arial"/>
                <w:b/>
              </w:rPr>
            </w:pPr>
            <w:r w:rsidRPr="008836AC">
              <w:rPr>
                <w:rFonts w:ascii="Arial" w:hAnsi="Arial" w:cs="Arial"/>
                <w:b/>
              </w:rPr>
              <w:t>Unique ID</w:t>
            </w:r>
          </w:p>
        </w:tc>
        <w:tc>
          <w:tcPr>
            <w:tcW w:w="7650" w:type="dxa"/>
            <w:gridSpan w:val="5"/>
          </w:tcPr>
          <w:p w14:paraId="14A85C8A" w14:textId="77777777" w:rsidR="009551E9" w:rsidRPr="008836AC" w:rsidRDefault="009551E9" w:rsidP="00E51046">
            <w:pPr>
              <w:tabs>
                <w:tab w:val="left" w:pos="567"/>
              </w:tabs>
              <w:spacing w:after="0"/>
              <w:rPr>
                <w:rFonts w:ascii="Arial" w:hAnsi="Arial" w:cs="Arial"/>
                <w:lang w:eastAsia="ja-JP"/>
              </w:rPr>
            </w:pPr>
            <w:r w:rsidRPr="000F79B2">
              <w:rPr>
                <w:rFonts w:ascii="Arial" w:hAnsi="Arial" w:cs="Arial"/>
                <w:noProof/>
                <w:lang w:eastAsia="ja-JP"/>
              </w:rPr>
              <w:t>800073</w:t>
            </w:r>
          </w:p>
        </w:tc>
      </w:tr>
      <w:tr w:rsidR="009551E9" w:rsidRPr="008836AC" w14:paraId="76493999" w14:textId="77777777" w:rsidTr="00E51046">
        <w:tc>
          <w:tcPr>
            <w:tcW w:w="2436" w:type="dxa"/>
          </w:tcPr>
          <w:p w14:paraId="14369ACB" w14:textId="77777777" w:rsidR="009551E9" w:rsidRPr="008836AC" w:rsidRDefault="009551E9" w:rsidP="00E51046">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DDD1A5E" w14:textId="77777777" w:rsidR="009551E9" w:rsidRPr="008836AC" w:rsidRDefault="009551E9" w:rsidP="00E51046">
            <w:pPr>
              <w:tabs>
                <w:tab w:val="left" w:pos="567"/>
              </w:tabs>
              <w:spacing w:after="0"/>
              <w:rPr>
                <w:rFonts w:ascii="Arial" w:hAnsi="Arial" w:cs="Arial"/>
                <w:lang w:eastAsia="ja-JP"/>
              </w:rPr>
            </w:pPr>
            <w:r w:rsidRPr="008F2C05">
              <w:rPr>
                <w:rFonts w:ascii="Arial" w:hAnsi="Arial" w:cs="Arial"/>
                <w:noProof/>
                <w:lang w:eastAsia="ja-JP"/>
              </w:rPr>
              <w:t>RP-</w:t>
            </w:r>
            <w:r w:rsidRPr="00254588">
              <w:rPr>
                <w:rFonts w:ascii="Arial" w:hAnsi="Arial" w:cs="Arial"/>
                <w:noProof/>
                <w:lang w:eastAsia="ja-JP"/>
              </w:rPr>
              <w:t>181549</w:t>
            </w:r>
          </w:p>
        </w:tc>
      </w:tr>
      <w:tr w:rsidR="009551E9" w:rsidRPr="008836AC" w14:paraId="68B70A91" w14:textId="77777777" w:rsidTr="00E51046">
        <w:tc>
          <w:tcPr>
            <w:tcW w:w="2436" w:type="dxa"/>
          </w:tcPr>
          <w:p w14:paraId="72339E49" w14:textId="77777777" w:rsidR="009551E9" w:rsidRDefault="009551E9" w:rsidP="00E51046">
            <w:pPr>
              <w:tabs>
                <w:tab w:val="left" w:pos="567"/>
              </w:tabs>
              <w:spacing w:after="0"/>
              <w:rPr>
                <w:rFonts w:ascii="Arial" w:hAnsi="Arial" w:cs="Arial"/>
                <w:b/>
              </w:rPr>
            </w:pPr>
            <w:r>
              <w:rPr>
                <w:rFonts w:ascii="Arial" w:hAnsi="Arial" w:cs="Arial"/>
                <w:b/>
              </w:rPr>
              <w:t>Target Completion Date</w:t>
            </w:r>
          </w:p>
          <w:p w14:paraId="414C5287" w14:textId="77777777" w:rsidR="009551E9" w:rsidRPr="008836AC" w:rsidRDefault="009551E9" w:rsidP="00E51046">
            <w:pPr>
              <w:tabs>
                <w:tab w:val="left" w:pos="567"/>
              </w:tabs>
              <w:spacing w:after="0"/>
              <w:rPr>
                <w:rFonts w:ascii="Arial" w:hAnsi="Arial" w:cs="Arial"/>
                <w:b/>
              </w:rPr>
            </w:pPr>
            <w:r>
              <w:rPr>
                <w:rFonts w:ascii="Arial" w:hAnsi="Arial" w:cs="Arial"/>
                <w:b/>
              </w:rPr>
              <w:t>(indicate if changed)</w:t>
            </w:r>
          </w:p>
        </w:tc>
        <w:tc>
          <w:tcPr>
            <w:tcW w:w="1846" w:type="dxa"/>
          </w:tcPr>
          <w:p w14:paraId="2806D033" w14:textId="77777777" w:rsidR="009551E9" w:rsidRDefault="009551E9" w:rsidP="00E51046">
            <w:pPr>
              <w:tabs>
                <w:tab w:val="left" w:pos="567"/>
              </w:tabs>
              <w:spacing w:after="0"/>
              <w:rPr>
                <w:rFonts w:ascii="Arial" w:hAnsi="Arial" w:cs="Arial"/>
                <w:lang w:eastAsia="ja-JP"/>
              </w:rPr>
            </w:pPr>
            <w:r>
              <w:rPr>
                <w:rFonts w:ascii="Arial" w:hAnsi="Arial" w:cs="Arial"/>
                <w:lang w:eastAsia="ja-JP"/>
              </w:rPr>
              <w:t xml:space="preserve">Study Item: </w:t>
            </w:r>
          </w:p>
          <w:p w14:paraId="286DEF1F" w14:textId="77777777" w:rsidR="009551E9" w:rsidRPr="008836AC" w:rsidRDefault="009551E9" w:rsidP="00E51046">
            <w:pPr>
              <w:tabs>
                <w:tab w:val="left" w:pos="567"/>
              </w:tabs>
              <w:spacing w:after="0"/>
              <w:rPr>
                <w:rFonts w:ascii="Arial" w:hAnsi="Arial" w:cs="Arial"/>
                <w:lang w:eastAsia="ja-JP"/>
              </w:rPr>
            </w:pPr>
          </w:p>
        </w:tc>
        <w:tc>
          <w:tcPr>
            <w:tcW w:w="1842" w:type="dxa"/>
          </w:tcPr>
          <w:p w14:paraId="1C7B53C0" w14:textId="77777777" w:rsidR="009551E9" w:rsidRPr="008836AC" w:rsidRDefault="009551E9" w:rsidP="00E51046">
            <w:pPr>
              <w:tabs>
                <w:tab w:val="left" w:pos="567"/>
              </w:tabs>
              <w:spacing w:after="0"/>
              <w:rPr>
                <w:rFonts w:ascii="Arial" w:hAnsi="Arial" w:cs="Arial"/>
                <w:lang w:eastAsia="ja-JP"/>
              </w:rPr>
            </w:pPr>
            <w:r>
              <w:rPr>
                <w:rFonts w:ascii="Arial" w:hAnsi="Arial" w:cs="Arial"/>
                <w:lang w:eastAsia="ja-JP"/>
              </w:rPr>
              <w:t xml:space="preserve">Core part: </w:t>
            </w:r>
            <w:r w:rsidRPr="008F2C05">
              <w:rPr>
                <w:rFonts w:ascii="Arial" w:hAnsi="Arial" w:cs="Arial"/>
                <w:noProof/>
                <w:lang w:eastAsia="ja-JP"/>
              </w:rPr>
              <w:t>12/2019</w:t>
            </w:r>
          </w:p>
        </w:tc>
        <w:tc>
          <w:tcPr>
            <w:tcW w:w="2268" w:type="dxa"/>
          </w:tcPr>
          <w:p w14:paraId="4248BE46" w14:textId="77777777" w:rsidR="009551E9" w:rsidRPr="008836AC" w:rsidRDefault="009551E9" w:rsidP="00E51046">
            <w:pPr>
              <w:tabs>
                <w:tab w:val="left" w:pos="567"/>
              </w:tabs>
              <w:spacing w:after="0"/>
              <w:rPr>
                <w:rFonts w:ascii="Arial" w:hAnsi="Arial" w:cs="Arial"/>
                <w:lang w:eastAsia="ja-JP"/>
              </w:rPr>
            </w:pPr>
            <w:r>
              <w:rPr>
                <w:rFonts w:ascii="Arial" w:hAnsi="Arial" w:cs="Arial"/>
                <w:lang w:eastAsia="ja-JP"/>
              </w:rPr>
              <w:t xml:space="preserve">Performance part: </w:t>
            </w:r>
            <w:r w:rsidRPr="008F2C05">
              <w:rPr>
                <w:rFonts w:ascii="Arial" w:hAnsi="Arial" w:cs="Arial"/>
                <w:noProof/>
                <w:lang w:eastAsia="ja-JP"/>
              </w:rPr>
              <w:t>12/2019</w:t>
            </w:r>
          </w:p>
        </w:tc>
        <w:tc>
          <w:tcPr>
            <w:tcW w:w="1694" w:type="dxa"/>
            <w:gridSpan w:val="2"/>
          </w:tcPr>
          <w:p w14:paraId="7BB84EE1" w14:textId="77777777" w:rsidR="009551E9" w:rsidRPr="006A7BCB" w:rsidRDefault="009551E9" w:rsidP="00E5104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9551E9" w:rsidRPr="008836AC" w14:paraId="4DD893CA" w14:textId="77777777" w:rsidTr="00E51046">
        <w:tc>
          <w:tcPr>
            <w:tcW w:w="2436" w:type="dxa"/>
          </w:tcPr>
          <w:p w14:paraId="511D4E31" w14:textId="77777777" w:rsidR="009551E9" w:rsidRDefault="009551E9" w:rsidP="00E51046">
            <w:pPr>
              <w:tabs>
                <w:tab w:val="left" w:pos="567"/>
              </w:tabs>
              <w:spacing w:after="0"/>
              <w:rPr>
                <w:rFonts w:ascii="Arial" w:hAnsi="Arial" w:cs="Arial"/>
                <w:b/>
              </w:rPr>
            </w:pPr>
            <w:r>
              <w:rPr>
                <w:rFonts w:ascii="Arial" w:hAnsi="Arial" w:cs="Arial"/>
                <w:b/>
              </w:rPr>
              <w:t>Overall Completion level</w:t>
            </w:r>
          </w:p>
        </w:tc>
        <w:tc>
          <w:tcPr>
            <w:tcW w:w="1846" w:type="dxa"/>
          </w:tcPr>
          <w:p w14:paraId="6C4D8EC1" w14:textId="77777777" w:rsidR="009551E9" w:rsidRDefault="009551E9" w:rsidP="00E51046">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766A83F6" w14:textId="77777777" w:rsidR="009551E9" w:rsidRPr="008836AC" w:rsidRDefault="009551E9" w:rsidP="00E51046">
            <w:pPr>
              <w:tabs>
                <w:tab w:val="left" w:pos="567"/>
              </w:tabs>
              <w:spacing w:after="0"/>
              <w:rPr>
                <w:rFonts w:ascii="Arial" w:hAnsi="Arial" w:cs="Arial"/>
                <w:lang w:eastAsia="ja-JP"/>
              </w:rPr>
            </w:pPr>
            <w:r w:rsidRPr="009D00CB">
              <w:rPr>
                <w:rFonts w:ascii="Arial" w:hAnsi="Arial" w:cs="Arial"/>
                <w:lang w:eastAsia="ja-JP"/>
              </w:rPr>
              <w:t>N/A</w:t>
            </w:r>
          </w:p>
        </w:tc>
        <w:tc>
          <w:tcPr>
            <w:tcW w:w="1842" w:type="dxa"/>
          </w:tcPr>
          <w:p w14:paraId="6F556C53" w14:textId="77777777" w:rsidR="009551E9" w:rsidRDefault="009551E9" w:rsidP="00E51046">
            <w:pPr>
              <w:tabs>
                <w:tab w:val="left" w:pos="567"/>
              </w:tabs>
              <w:spacing w:after="0"/>
              <w:rPr>
                <w:rFonts w:ascii="Arial" w:hAnsi="Arial" w:cs="Arial"/>
                <w:lang w:eastAsia="ja-JP"/>
              </w:rPr>
            </w:pPr>
            <w:r>
              <w:rPr>
                <w:rFonts w:ascii="Arial" w:hAnsi="Arial" w:cs="Arial"/>
                <w:lang w:eastAsia="ja-JP"/>
              </w:rPr>
              <w:t xml:space="preserve">Core part: </w:t>
            </w:r>
          </w:p>
          <w:p w14:paraId="3B29A503" w14:textId="7EA58418" w:rsidR="009551E9" w:rsidRPr="008836AC" w:rsidRDefault="009551E9" w:rsidP="00E51046">
            <w:pPr>
              <w:tabs>
                <w:tab w:val="left" w:pos="567"/>
              </w:tabs>
              <w:spacing w:after="0"/>
              <w:rPr>
                <w:rFonts w:ascii="Arial" w:hAnsi="Arial" w:cs="Arial"/>
                <w:lang w:eastAsia="ja-JP"/>
              </w:rPr>
            </w:pPr>
            <w:r>
              <w:rPr>
                <w:rFonts w:ascii="Arial" w:hAnsi="Arial" w:cs="Arial"/>
                <w:color w:val="00B050"/>
                <w:kern w:val="2"/>
                <w:sz w:val="21"/>
                <w:szCs w:val="22"/>
                <w:lang w:val="en-US" w:eastAsia="ja-JP"/>
              </w:rPr>
              <w:t>95</w:t>
            </w:r>
            <w:r w:rsidRPr="009D00CB">
              <w:rPr>
                <w:rFonts w:ascii="Arial" w:hAnsi="Arial" w:cs="Arial"/>
                <w:color w:val="00B050"/>
                <w:kern w:val="2"/>
                <w:sz w:val="21"/>
                <w:szCs w:val="22"/>
                <w:lang w:val="en-US" w:eastAsia="ja-JP"/>
              </w:rPr>
              <w:t>%</w:t>
            </w:r>
          </w:p>
        </w:tc>
        <w:tc>
          <w:tcPr>
            <w:tcW w:w="2268" w:type="dxa"/>
          </w:tcPr>
          <w:p w14:paraId="47AC3D7B" w14:textId="77777777" w:rsidR="009551E9" w:rsidRPr="009D00CB" w:rsidRDefault="009551E9" w:rsidP="00E51046">
            <w:pPr>
              <w:tabs>
                <w:tab w:val="left" w:pos="567"/>
              </w:tabs>
              <w:spacing w:after="0"/>
              <w:rPr>
                <w:rFonts w:ascii="Arial" w:hAnsi="Arial" w:cs="Arial"/>
                <w:lang w:eastAsia="ja-JP"/>
              </w:rPr>
            </w:pPr>
            <w:r w:rsidRPr="009D00CB">
              <w:rPr>
                <w:rFonts w:ascii="Arial" w:hAnsi="Arial" w:cs="Arial"/>
                <w:lang w:eastAsia="ja-JP"/>
              </w:rPr>
              <w:t xml:space="preserve">Performance Part: </w:t>
            </w:r>
          </w:p>
          <w:p w14:paraId="35BF65E9" w14:textId="77777777" w:rsidR="009551E9" w:rsidRPr="009D00CB" w:rsidRDefault="009551E9" w:rsidP="00E51046">
            <w:pPr>
              <w:tabs>
                <w:tab w:val="left" w:pos="567"/>
              </w:tabs>
              <w:spacing w:after="0"/>
              <w:rPr>
                <w:rFonts w:ascii="Arial" w:hAnsi="Arial" w:cs="Arial"/>
                <w:lang w:eastAsia="ja-JP"/>
              </w:rPr>
            </w:pPr>
            <w:r w:rsidRPr="009D00CB">
              <w:rPr>
                <w:rFonts w:ascii="Arial" w:hAnsi="Arial" w:cs="Arial"/>
                <w:lang w:eastAsia="ja-JP"/>
              </w:rPr>
              <w:t>N/A</w:t>
            </w:r>
          </w:p>
        </w:tc>
        <w:tc>
          <w:tcPr>
            <w:tcW w:w="1694" w:type="dxa"/>
            <w:gridSpan w:val="2"/>
          </w:tcPr>
          <w:p w14:paraId="0AB56767" w14:textId="77777777" w:rsidR="009551E9" w:rsidRPr="009D00CB" w:rsidRDefault="009551E9" w:rsidP="00E51046">
            <w:pPr>
              <w:tabs>
                <w:tab w:val="left" w:pos="567"/>
              </w:tabs>
              <w:spacing w:after="0"/>
              <w:rPr>
                <w:rFonts w:ascii="Arial" w:hAnsi="Arial" w:cs="Arial"/>
                <w:lang w:eastAsia="ja-JP"/>
              </w:rPr>
            </w:pPr>
            <w:r w:rsidRPr="009D00CB">
              <w:rPr>
                <w:rFonts w:ascii="Arial" w:hAnsi="Arial" w:cs="Arial"/>
                <w:lang w:eastAsia="ja-JP"/>
              </w:rPr>
              <w:t xml:space="preserve">Testing part: </w:t>
            </w:r>
          </w:p>
          <w:p w14:paraId="6C4C8008" w14:textId="77777777" w:rsidR="009551E9" w:rsidRPr="009D00CB" w:rsidRDefault="009551E9" w:rsidP="00E51046">
            <w:pPr>
              <w:tabs>
                <w:tab w:val="left" w:pos="567"/>
              </w:tabs>
              <w:spacing w:after="0"/>
              <w:rPr>
                <w:rFonts w:ascii="Arial" w:hAnsi="Arial" w:cs="Arial"/>
                <w:highlight w:val="yellow"/>
                <w:lang w:eastAsia="ja-JP"/>
              </w:rPr>
            </w:pPr>
            <w:r w:rsidRPr="009D00CB">
              <w:rPr>
                <w:rFonts w:ascii="Arial" w:hAnsi="Arial" w:cs="Arial"/>
                <w:lang w:eastAsia="ja-JP"/>
              </w:rPr>
              <w:t>N/A</w:t>
            </w:r>
          </w:p>
        </w:tc>
      </w:tr>
    </w:tbl>
    <w:p w14:paraId="08AA80FB" w14:textId="77777777" w:rsidR="009551E9" w:rsidRDefault="009551E9" w:rsidP="009551E9">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1022D36F" w14:textId="77777777" w:rsidR="009551E9" w:rsidRPr="001F486F" w:rsidRDefault="009551E9" w:rsidP="009551E9">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3161049" w14:textId="77777777" w:rsidR="009551E9" w:rsidRDefault="009551E9" w:rsidP="009551E9">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207B7486" w14:textId="77777777" w:rsidR="009551E9" w:rsidRDefault="009551E9" w:rsidP="009551E9">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3B31EE67" w14:textId="77777777" w:rsidR="009551E9" w:rsidRPr="001F486F" w:rsidRDefault="009551E9" w:rsidP="009551E9">
      <w:pPr>
        <w:pStyle w:val="ListParagraph"/>
        <w:tabs>
          <w:tab w:val="left" w:pos="567"/>
        </w:tabs>
        <w:ind w:leftChars="0" w:left="924"/>
        <w:rPr>
          <w:rFonts w:ascii="Arial" w:hAnsi="Arial" w:cs="Arial"/>
          <w:color w:val="FF0000"/>
        </w:rPr>
      </w:pPr>
    </w:p>
    <w:p w14:paraId="0593C854" w14:textId="77777777" w:rsidR="009551E9" w:rsidRPr="006C4E32" w:rsidRDefault="009551E9" w:rsidP="009551E9">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9551E9" w:rsidRPr="008836AC" w14:paraId="29F3706D" w14:textId="77777777" w:rsidTr="00E51046">
        <w:tc>
          <w:tcPr>
            <w:tcW w:w="2758" w:type="dxa"/>
            <w:gridSpan w:val="2"/>
          </w:tcPr>
          <w:p w14:paraId="1178E901" w14:textId="77777777" w:rsidR="009551E9" w:rsidRPr="008836AC" w:rsidRDefault="009551E9" w:rsidP="00E51046">
            <w:pPr>
              <w:tabs>
                <w:tab w:val="left" w:pos="567"/>
              </w:tabs>
              <w:spacing w:after="0"/>
              <w:rPr>
                <w:rFonts w:ascii="Arial" w:hAnsi="Arial" w:cs="Arial"/>
                <w:b/>
              </w:rPr>
            </w:pPr>
            <w:r w:rsidRPr="008836AC">
              <w:rPr>
                <w:rFonts w:ascii="Arial" w:hAnsi="Arial" w:cs="Arial"/>
                <w:b/>
              </w:rPr>
              <w:t>Leading WG</w:t>
            </w:r>
          </w:p>
        </w:tc>
        <w:tc>
          <w:tcPr>
            <w:tcW w:w="7489" w:type="dxa"/>
          </w:tcPr>
          <w:p w14:paraId="668F7E76" w14:textId="77777777" w:rsidR="009551E9" w:rsidRPr="008836AC" w:rsidRDefault="009551E9" w:rsidP="00E51046">
            <w:pPr>
              <w:tabs>
                <w:tab w:val="left" w:pos="567"/>
              </w:tabs>
              <w:spacing w:after="0"/>
              <w:rPr>
                <w:rFonts w:ascii="Arial" w:hAnsi="Arial" w:cs="Arial"/>
                <w:color w:val="FF0000"/>
              </w:rPr>
            </w:pPr>
            <w:r w:rsidRPr="009D00CB">
              <w:rPr>
                <w:rFonts w:ascii="Arial" w:hAnsi="Arial" w:cs="Arial"/>
              </w:rPr>
              <w:t>RAN4</w:t>
            </w:r>
          </w:p>
        </w:tc>
      </w:tr>
      <w:tr w:rsidR="009551E9" w:rsidRPr="008836AC" w14:paraId="147FD764" w14:textId="77777777" w:rsidTr="00E51046">
        <w:tc>
          <w:tcPr>
            <w:tcW w:w="1418" w:type="dxa"/>
            <w:vMerge w:val="restart"/>
            <w:vAlign w:val="center"/>
          </w:tcPr>
          <w:p w14:paraId="7B2CCD3A" w14:textId="77777777" w:rsidR="009551E9" w:rsidRPr="008836AC" w:rsidRDefault="009551E9" w:rsidP="00E51046">
            <w:pPr>
              <w:tabs>
                <w:tab w:val="left" w:pos="567"/>
              </w:tabs>
              <w:rPr>
                <w:rFonts w:ascii="Arial" w:hAnsi="Arial" w:cs="Arial"/>
                <w:b/>
              </w:rPr>
            </w:pPr>
            <w:r w:rsidRPr="008836AC">
              <w:rPr>
                <w:rFonts w:ascii="Arial" w:hAnsi="Arial" w:cs="Arial"/>
                <w:b/>
              </w:rPr>
              <w:t>Rapporteur</w:t>
            </w:r>
          </w:p>
        </w:tc>
        <w:tc>
          <w:tcPr>
            <w:tcW w:w="1340" w:type="dxa"/>
          </w:tcPr>
          <w:p w14:paraId="00CA1CCA" w14:textId="77777777" w:rsidR="009551E9" w:rsidRPr="008836AC" w:rsidRDefault="009551E9" w:rsidP="00E51046">
            <w:pPr>
              <w:tabs>
                <w:tab w:val="left" w:pos="567"/>
              </w:tabs>
              <w:spacing w:after="0"/>
              <w:rPr>
                <w:rFonts w:ascii="Arial" w:hAnsi="Arial" w:cs="Arial"/>
                <w:b/>
              </w:rPr>
            </w:pPr>
            <w:r w:rsidRPr="008836AC">
              <w:rPr>
                <w:rFonts w:ascii="Arial" w:hAnsi="Arial" w:cs="Arial"/>
                <w:b/>
              </w:rPr>
              <w:t>Name</w:t>
            </w:r>
          </w:p>
        </w:tc>
        <w:tc>
          <w:tcPr>
            <w:tcW w:w="7489" w:type="dxa"/>
          </w:tcPr>
          <w:p w14:paraId="64BF2874" w14:textId="77777777" w:rsidR="009551E9" w:rsidRPr="008836AC" w:rsidRDefault="009551E9" w:rsidP="00E51046">
            <w:pPr>
              <w:tabs>
                <w:tab w:val="left" w:pos="567"/>
              </w:tabs>
              <w:spacing w:after="0"/>
              <w:rPr>
                <w:rFonts w:ascii="Arial" w:hAnsi="Arial" w:cs="Arial"/>
                <w:lang w:eastAsia="ja-JP"/>
              </w:rPr>
            </w:pPr>
            <w:r>
              <w:rPr>
                <w:rFonts w:ascii="Arial" w:hAnsi="Arial" w:cs="Arial"/>
                <w:lang w:eastAsia="ja-JP"/>
              </w:rPr>
              <w:t>Per Lindell</w:t>
            </w:r>
          </w:p>
        </w:tc>
      </w:tr>
      <w:tr w:rsidR="009551E9" w:rsidRPr="008836AC" w14:paraId="76B31F35" w14:textId="77777777" w:rsidTr="00E51046">
        <w:tc>
          <w:tcPr>
            <w:tcW w:w="1418" w:type="dxa"/>
            <w:vMerge/>
          </w:tcPr>
          <w:p w14:paraId="0776CFD4" w14:textId="77777777" w:rsidR="009551E9" w:rsidRPr="008836AC" w:rsidRDefault="009551E9" w:rsidP="00E51046">
            <w:pPr>
              <w:tabs>
                <w:tab w:val="left" w:pos="567"/>
              </w:tabs>
              <w:rPr>
                <w:rFonts w:ascii="Arial" w:hAnsi="Arial" w:cs="Arial"/>
                <w:b/>
              </w:rPr>
            </w:pPr>
          </w:p>
        </w:tc>
        <w:tc>
          <w:tcPr>
            <w:tcW w:w="1340" w:type="dxa"/>
          </w:tcPr>
          <w:p w14:paraId="740FA9D7" w14:textId="77777777" w:rsidR="009551E9" w:rsidRPr="008836AC" w:rsidRDefault="009551E9" w:rsidP="00E51046">
            <w:pPr>
              <w:tabs>
                <w:tab w:val="left" w:pos="567"/>
              </w:tabs>
              <w:spacing w:after="0"/>
              <w:rPr>
                <w:rFonts w:ascii="Arial" w:hAnsi="Arial" w:cs="Arial"/>
                <w:b/>
              </w:rPr>
            </w:pPr>
            <w:r w:rsidRPr="008836AC">
              <w:rPr>
                <w:rFonts w:ascii="Arial" w:hAnsi="Arial" w:cs="Arial"/>
                <w:b/>
              </w:rPr>
              <w:t>Company</w:t>
            </w:r>
          </w:p>
        </w:tc>
        <w:tc>
          <w:tcPr>
            <w:tcW w:w="7489" w:type="dxa"/>
          </w:tcPr>
          <w:p w14:paraId="17F3954B" w14:textId="77777777" w:rsidR="009551E9" w:rsidRPr="008836AC" w:rsidRDefault="009551E9" w:rsidP="00E51046">
            <w:pPr>
              <w:tabs>
                <w:tab w:val="left" w:pos="567"/>
              </w:tabs>
              <w:spacing w:after="0"/>
              <w:rPr>
                <w:rFonts w:ascii="Arial" w:hAnsi="Arial" w:cs="Arial"/>
                <w:lang w:eastAsia="ja-JP"/>
              </w:rPr>
            </w:pPr>
            <w:r>
              <w:rPr>
                <w:rFonts w:ascii="Arial" w:hAnsi="Arial" w:cs="Arial"/>
                <w:lang w:eastAsia="ja-JP"/>
              </w:rPr>
              <w:t>Ericsson</w:t>
            </w:r>
          </w:p>
        </w:tc>
      </w:tr>
      <w:tr w:rsidR="009551E9" w:rsidRPr="008836AC" w14:paraId="05EB77F0" w14:textId="77777777" w:rsidTr="00E51046">
        <w:tc>
          <w:tcPr>
            <w:tcW w:w="1418" w:type="dxa"/>
            <w:vMerge/>
          </w:tcPr>
          <w:p w14:paraId="50C12099" w14:textId="77777777" w:rsidR="009551E9" w:rsidRPr="008836AC" w:rsidRDefault="009551E9" w:rsidP="00E51046">
            <w:pPr>
              <w:tabs>
                <w:tab w:val="left" w:pos="567"/>
              </w:tabs>
              <w:rPr>
                <w:rFonts w:ascii="Arial" w:hAnsi="Arial" w:cs="Arial"/>
                <w:b/>
              </w:rPr>
            </w:pPr>
          </w:p>
        </w:tc>
        <w:tc>
          <w:tcPr>
            <w:tcW w:w="1340" w:type="dxa"/>
          </w:tcPr>
          <w:p w14:paraId="1C0C8099" w14:textId="77777777" w:rsidR="009551E9" w:rsidRPr="008836AC" w:rsidRDefault="009551E9" w:rsidP="00E51046">
            <w:pPr>
              <w:tabs>
                <w:tab w:val="left" w:pos="567"/>
              </w:tabs>
              <w:spacing w:after="0"/>
              <w:rPr>
                <w:rFonts w:ascii="Arial" w:hAnsi="Arial" w:cs="Arial"/>
                <w:b/>
              </w:rPr>
            </w:pPr>
            <w:r w:rsidRPr="008836AC">
              <w:rPr>
                <w:rFonts w:ascii="Arial" w:hAnsi="Arial" w:cs="Arial"/>
                <w:b/>
              </w:rPr>
              <w:t>Email</w:t>
            </w:r>
          </w:p>
        </w:tc>
        <w:tc>
          <w:tcPr>
            <w:tcW w:w="7489" w:type="dxa"/>
          </w:tcPr>
          <w:p w14:paraId="26AE4074" w14:textId="77777777" w:rsidR="009551E9" w:rsidRPr="008836AC" w:rsidRDefault="009551E9" w:rsidP="00E51046">
            <w:pPr>
              <w:tabs>
                <w:tab w:val="left" w:pos="567"/>
              </w:tabs>
              <w:spacing w:after="0"/>
              <w:rPr>
                <w:rFonts w:ascii="Arial" w:hAnsi="Arial" w:cs="Arial"/>
              </w:rPr>
            </w:pPr>
            <w:r>
              <w:rPr>
                <w:rFonts w:ascii="Arial" w:hAnsi="Arial" w:cs="Arial"/>
              </w:rPr>
              <w:t>per.lindell@ericsson.com</w:t>
            </w:r>
          </w:p>
        </w:tc>
      </w:tr>
    </w:tbl>
    <w:p w14:paraId="3564E4D7" w14:textId="77777777" w:rsidR="009551E9" w:rsidRDefault="009551E9" w:rsidP="009551E9">
      <w:pPr>
        <w:pBdr>
          <w:bottom w:val="single" w:sz="4" w:space="1" w:color="auto"/>
        </w:pBdr>
        <w:spacing w:after="0"/>
        <w:rPr>
          <w:rFonts w:ascii="Arial" w:hAnsi="Arial" w:cs="Arial"/>
        </w:rPr>
      </w:pPr>
    </w:p>
    <w:bookmarkEnd w:id="0"/>
    <w:p w14:paraId="0E1E5728" w14:textId="77777777" w:rsidR="006C4E32" w:rsidRPr="00430FCA" w:rsidRDefault="006C4E32" w:rsidP="006C4E32">
      <w:pPr>
        <w:pBdr>
          <w:bottom w:val="single" w:sz="4" w:space="1" w:color="auto"/>
        </w:pBdr>
        <w:rPr>
          <w:rFonts w:ascii="Arial" w:hAnsi="Arial" w:cs="Arial"/>
        </w:rPr>
      </w:pPr>
    </w:p>
    <w:p w14:paraId="0E1E5729"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E1E572C" w14:textId="77777777" w:rsidTr="001A248F">
        <w:trPr>
          <w:jc w:val="center"/>
        </w:trPr>
        <w:tc>
          <w:tcPr>
            <w:tcW w:w="6185" w:type="dxa"/>
            <w:shd w:val="clear" w:color="auto" w:fill="E0E0E0"/>
          </w:tcPr>
          <w:p w14:paraId="0E1E572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E1E572B" w14:textId="77777777" w:rsidR="00D22398" w:rsidRPr="008836AC" w:rsidRDefault="008F2C05" w:rsidP="00C4666A">
            <w:pPr>
              <w:pStyle w:val="TAL"/>
              <w:jc w:val="center"/>
              <w:rPr>
                <w:color w:val="FF0000"/>
                <w:lang w:eastAsia="ja-JP"/>
              </w:rPr>
            </w:pPr>
            <w:r w:rsidRPr="008F2C05">
              <w:rPr>
                <w:lang w:eastAsia="ja-JP"/>
              </w:rPr>
              <w:t>No</w:t>
            </w:r>
          </w:p>
        </w:tc>
      </w:tr>
    </w:tbl>
    <w:p w14:paraId="0E1E572D" w14:textId="77777777" w:rsidR="00D22398" w:rsidRDefault="00D22398" w:rsidP="0039390A">
      <w:pPr>
        <w:spacing w:after="0"/>
        <w:rPr>
          <w:rFonts w:ascii="Arial" w:hAnsi="Arial" w:cs="Arial"/>
        </w:rPr>
      </w:pPr>
    </w:p>
    <w:p w14:paraId="0E1E572E"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E1E572F" w14:textId="77777777" w:rsidR="00816B81" w:rsidRPr="00A86AB5" w:rsidRDefault="00C4666A" w:rsidP="00C4666A">
      <w:pPr>
        <w:pStyle w:val="NO"/>
        <w:rPr>
          <w:rFonts w:ascii="Arial" w:hAnsi="Arial" w:cs="Arial"/>
          <w:i/>
        </w:rPr>
      </w:pPr>
      <w:r w:rsidRPr="00A86AB5">
        <w:rPr>
          <w:rFonts w:ascii="Arial" w:hAnsi="Arial" w:cs="Arial"/>
          <w:i/>
        </w:rPr>
        <w:lastRenderedPageBreak/>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E1E573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E1E5731" w14:textId="77777777" w:rsidR="003B7182" w:rsidRDefault="003B7182" w:rsidP="00C17C6C">
      <w:pPr>
        <w:spacing w:after="0"/>
        <w:rPr>
          <w:rFonts w:ascii="Arial" w:hAnsi="Arial" w:cs="Arial"/>
        </w:rPr>
      </w:pPr>
    </w:p>
    <w:p w14:paraId="0E1E5732" w14:textId="77777777" w:rsidR="00011C3B" w:rsidRPr="003B7182" w:rsidRDefault="00011C3B" w:rsidP="00C17C6C">
      <w:pPr>
        <w:spacing w:after="0"/>
        <w:rPr>
          <w:rFonts w:ascii="Arial" w:hAnsi="Arial" w:cs="Arial"/>
        </w:rPr>
      </w:pPr>
    </w:p>
    <w:p w14:paraId="7F4B4B78" w14:textId="77777777" w:rsidR="00886655" w:rsidRPr="00170FD0" w:rsidRDefault="00886655" w:rsidP="00886655">
      <w:pPr>
        <w:pStyle w:val="Heading2"/>
      </w:pPr>
      <w:r>
        <w:t>2.</w:t>
      </w:r>
      <w:r>
        <w:tab/>
        <w:t xml:space="preserve">Detailed progress in RAN WGs since last TSG meeting </w:t>
      </w:r>
      <w:r w:rsidRPr="005A6C96">
        <w:t>(for all involved WGs)</w:t>
      </w:r>
    </w:p>
    <w:p w14:paraId="0E1E5734" w14:textId="2D133981" w:rsidR="00432C06" w:rsidRPr="00886655" w:rsidRDefault="00886655" w:rsidP="00886655">
      <w:pPr>
        <w:pStyle w:val="Heading2"/>
        <w:rPr>
          <w:lang w:eastAsia="ja-JP"/>
        </w:rPr>
      </w:pPr>
      <w:r>
        <w:rPr>
          <w:lang w:eastAsia="ja-JP"/>
        </w:rPr>
        <w:t>2.1</w:t>
      </w:r>
      <w:r>
        <w:rPr>
          <w:lang w:eastAsia="ja-JP"/>
        </w:rPr>
        <w:tab/>
      </w:r>
      <w:r>
        <w:rPr>
          <w:rFonts w:hint="eastAsia"/>
          <w:lang w:eastAsia="ja-JP"/>
        </w:rPr>
        <w:t>RAN</w:t>
      </w:r>
      <w:r>
        <w:rPr>
          <w:lang w:eastAsia="ja-JP"/>
        </w:rPr>
        <w:t>4</w:t>
      </w:r>
    </w:p>
    <w:tbl>
      <w:tblPr>
        <w:tblW w:w="15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93"/>
        <w:gridCol w:w="1054"/>
        <w:gridCol w:w="2835"/>
        <w:gridCol w:w="2551"/>
        <w:gridCol w:w="993"/>
        <w:gridCol w:w="1134"/>
        <w:gridCol w:w="2835"/>
      </w:tblGrid>
      <w:tr w:rsidR="00432C06" w14:paraId="0E1E5744" w14:textId="77777777" w:rsidTr="007156E0">
        <w:trPr>
          <w:cantSplit/>
        </w:trPr>
        <w:tc>
          <w:tcPr>
            <w:tcW w:w="3793" w:type="dxa"/>
            <w:tcBorders>
              <w:top w:val="single" w:sz="4" w:space="0" w:color="auto"/>
              <w:left w:val="single" w:sz="4" w:space="0" w:color="auto"/>
              <w:bottom w:val="single" w:sz="4" w:space="0" w:color="auto"/>
              <w:right w:val="single" w:sz="4" w:space="0" w:color="auto"/>
            </w:tcBorders>
            <w:hideMark/>
          </w:tcPr>
          <w:p w14:paraId="0E1E5735" w14:textId="77777777" w:rsidR="00432C06" w:rsidRDefault="00432C06">
            <w:pPr>
              <w:pStyle w:val="TAL"/>
            </w:pPr>
            <w:r>
              <w:t>CA combination</w:t>
            </w:r>
          </w:p>
        </w:tc>
        <w:tc>
          <w:tcPr>
            <w:tcW w:w="1054" w:type="dxa"/>
            <w:tcBorders>
              <w:top w:val="single" w:sz="4" w:space="0" w:color="auto"/>
              <w:left w:val="single" w:sz="4" w:space="0" w:color="auto"/>
              <w:bottom w:val="single" w:sz="4" w:space="0" w:color="auto"/>
              <w:right w:val="single" w:sz="4" w:space="0" w:color="auto"/>
            </w:tcBorders>
            <w:hideMark/>
          </w:tcPr>
          <w:p w14:paraId="0E1E5736" w14:textId="77777777" w:rsidR="00432C06" w:rsidRDefault="00432C06">
            <w:pPr>
              <w:pStyle w:val="TAL"/>
            </w:pPr>
            <w:r>
              <w:t>REL-</w:t>
            </w:r>
            <w:proofErr w:type="spellStart"/>
            <w:r>
              <w:t>indep</w:t>
            </w:r>
            <w:proofErr w:type="spellEnd"/>
            <w:r>
              <w:t>.</w:t>
            </w:r>
          </w:p>
          <w:p w14:paraId="0E1E5737" w14:textId="77777777" w:rsidR="00432C06" w:rsidRDefault="00432C06">
            <w:pPr>
              <w:pStyle w:val="TAL"/>
            </w:pPr>
            <w:r>
              <w:t>from</w:t>
            </w:r>
          </w:p>
        </w:tc>
        <w:tc>
          <w:tcPr>
            <w:tcW w:w="2835" w:type="dxa"/>
            <w:tcBorders>
              <w:top w:val="single" w:sz="4" w:space="0" w:color="auto"/>
              <w:left w:val="single" w:sz="4" w:space="0" w:color="auto"/>
              <w:bottom w:val="single" w:sz="4" w:space="0" w:color="auto"/>
              <w:right w:val="single" w:sz="4" w:space="0" w:color="auto"/>
            </w:tcBorders>
            <w:hideMark/>
          </w:tcPr>
          <w:p w14:paraId="0E1E5738" w14:textId="77777777" w:rsidR="00432C06" w:rsidRDefault="00432C06">
            <w:pPr>
              <w:pStyle w:val="TAL"/>
            </w:pPr>
            <w:r>
              <w:t>contact</w:t>
            </w:r>
          </w:p>
          <w:p w14:paraId="0E1E5739" w14:textId="77777777" w:rsidR="00432C06" w:rsidRDefault="00432C06">
            <w:pPr>
              <w:pStyle w:val="TAL"/>
            </w:pPr>
            <w:r>
              <w:t>name, company</w:t>
            </w:r>
          </w:p>
        </w:tc>
        <w:tc>
          <w:tcPr>
            <w:tcW w:w="2551" w:type="dxa"/>
            <w:tcBorders>
              <w:top w:val="single" w:sz="4" w:space="0" w:color="auto"/>
              <w:left w:val="single" w:sz="4" w:space="0" w:color="auto"/>
              <w:bottom w:val="single" w:sz="4" w:space="0" w:color="auto"/>
              <w:right w:val="single" w:sz="4" w:space="0" w:color="auto"/>
            </w:tcBorders>
            <w:hideMark/>
          </w:tcPr>
          <w:p w14:paraId="0E1E573A" w14:textId="77777777" w:rsidR="00432C06" w:rsidRDefault="00432C06">
            <w:pPr>
              <w:pStyle w:val="TAL"/>
            </w:pPr>
            <w:r>
              <w:t>CRs provided to RAN</w:t>
            </w:r>
          </w:p>
          <w:p w14:paraId="0E1E573B" w14:textId="77777777" w:rsidR="00432C06" w:rsidRDefault="00432C06">
            <w:pPr>
              <w:pStyle w:val="TAL"/>
            </w:pPr>
            <w:r>
              <w:t xml:space="preserve">spec: RAN4 </w:t>
            </w:r>
            <w:proofErr w:type="spellStart"/>
            <w:r>
              <w:t>Tdoc</w:t>
            </w:r>
            <w:proofErr w:type="spellEnd"/>
          </w:p>
          <w:p w14:paraId="0E1E573C" w14:textId="77777777" w:rsidR="00432C06" w:rsidRDefault="00432C06">
            <w:pPr>
              <w:pStyle w:val="TAL"/>
            </w:pPr>
            <w:r>
              <w:t>(list all specs and the TR input)</w:t>
            </w:r>
          </w:p>
        </w:tc>
        <w:tc>
          <w:tcPr>
            <w:tcW w:w="993" w:type="dxa"/>
            <w:tcBorders>
              <w:top w:val="single" w:sz="4" w:space="0" w:color="auto"/>
              <w:left w:val="single" w:sz="4" w:space="0" w:color="auto"/>
              <w:bottom w:val="single" w:sz="4" w:space="0" w:color="auto"/>
              <w:right w:val="single" w:sz="4" w:space="0" w:color="auto"/>
            </w:tcBorders>
            <w:hideMark/>
          </w:tcPr>
          <w:p w14:paraId="0E1E573D" w14:textId="77777777" w:rsidR="00432C06" w:rsidRDefault="00432C06">
            <w:pPr>
              <w:pStyle w:val="TAL"/>
            </w:pPr>
            <w:r>
              <w:t>Core part</w:t>
            </w:r>
          </w:p>
          <w:p w14:paraId="0E1E573E" w14:textId="77777777" w:rsidR="00432C06" w:rsidRDefault="00432C06">
            <w:pPr>
              <w:pStyle w:val="TAL"/>
            </w:pPr>
            <w:r>
              <w:t>completed?</w:t>
            </w:r>
          </w:p>
          <w:p w14:paraId="0E1E573F" w14:textId="77777777" w:rsidR="00432C06" w:rsidRDefault="00432C06">
            <w:pPr>
              <w:pStyle w:val="TAL"/>
            </w:pPr>
            <w:r>
              <w:t>yes/no</w:t>
            </w:r>
          </w:p>
        </w:tc>
        <w:tc>
          <w:tcPr>
            <w:tcW w:w="1134" w:type="dxa"/>
            <w:tcBorders>
              <w:top w:val="single" w:sz="4" w:space="0" w:color="auto"/>
              <w:left w:val="single" w:sz="4" w:space="0" w:color="auto"/>
              <w:bottom w:val="single" w:sz="4" w:space="0" w:color="auto"/>
              <w:right w:val="single" w:sz="4" w:space="0" w:color="auto"/>
            </w:tcBorders>
            <w:hideMark/>
          </w:tcPr>
          <w:p w14:paraId="0E1E5740" w14:textId="77777777" w:rsidR="00432C06" w:rsidRDefault="00432C06">
            <w:pPr>
              <w:pStyle w:val="TAL"/>
            </w:pPr>
            <w:r>
              <w:t>Perf. part</w:t>
            </w:r>
          </w:p>
          <w:p w14:paraId="0E1E5741" w14:textId="77777777" w:rsidR="00432C06" w:rsidRDefault="00432C06">
            <w:pPr>
              <w:pStyle w:val="TAL"/>
            </w:pPr>
            <w:r>
              <w:t>completed?</w:t>
            </w:r>
          </w:p>
          <w:p w14:paraId="0E1E5742" w14:textId="77777777" w:rsidR="00432C06" w:rsidRDefault="00432C06">
            <w:pPr>
              <w:pStyle w:val="TAL"/>
            </w:pPr>
            <w:r>
              <w:t>yes/no</w:t>
            </w:r>
          </w:p>
        </w:tc>
        <w:tc>
          <w:tcPr>
            <w:tcW w:w="2835" w:type="dxa"/>
            <w:tcBorders>
              <w:top w:val="single" w:sz="4" w:space="0" w:color="auto"/>
              <w:left w:val="single" w:sz="4" w:space="0" w:color="auto"/>
              <w:bottom w:val="single" w:sz="4" w:space="0" w:color="auto"/>
              <w:right w:val="single" w:sz="4" w:space="0" w:color="auto"/>
            </w:tcBorders>
            <w:hideMark/>
          </w:tcPr>
          <w:p w14:paraId="0E1E5743" w14:textId="77777777" w:rsidR="00432C06" w:rsidRDefault="00432C06">
            <w:pPr>
              <w:pStyle w:val="TAL"/>
            </w:pPr>
            <w:r>
              <w:t>open issues/comments</w:t>
            </w:r>
          </w:p>
        </w:tc>
      </w:tr>
      <w:tr w:rsidR="00235CB2" w:rsidRPr="00432C06" w14:paraId="5E69A18A"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07836A3" w14:textId="22F95379" w:rsidR="00235CB2" w:rsidRPr="007608BB" w:rsidRDefault="00235CB2" w:rsidP="00235CB2">
            <w:pPr>
              <w:pStyle w:val="TAL"/>
              <w:rPr>
                <w:rFonts w:cs="Arial"/>
                <w:sz w:val="16"/>
                <w:szCs w:val="16"/>
                <w:lang w:eastAsia="ja-JP"/>
              </w:rPr>
            </w:pPr>
            <w:r>
              <w:rPr>
                <w:rFonts w:cs="Arial"/>
                <w:sz w:val="16"/>
              </w:rPr>
              <w:t>DL</w:t>
            </w:r>
            <w:r w:rsidRPr="001E297D">
              <w:rPr>
                <w:rFonts w:cs="Arial"/>
                <w:sz w:val="16"/>
              </w:rPr>
              <w:t>_n7</w:t>
            </w:r>
            <w:r w:rsidRPr="001E297D">
              <w:rPr>
                <w:rFonts w:cs="Arial" w:hint="eastAsia"/>
                <w:sz w:val="16"/>
              </w:rPr>
              <w:t>8C</w:t>
            </w:r>
            <w:r w:rsidRPr="001E297D">
              <w:rPr>
                <w:rFonts w:cs="Arial"/>
                <w:sz w:val="16"/>
              </w:rPr>
              <w:t>_UL_n7</w:t>
            </w:r>
            <w:r w:rsidRPr="001E297D">
              <w:rPr>
                <w:rFonts w:cs="Arial" w:hint="eastAsia"/>
                <w:sz w:val="16"/>
              </w:rPr>
              <w:t>8C</w:t>
            </w:r>
          </w:p>
        </w:tc>
        <w:tc>
          <w:tcPr>
            <w:tcW w:w="1054" w:type="dxa"/>
            <w:tcBorders>
              <w:top w:val="single" w:sz="4" w:space="0" w:color="auto"/>
              <w:left w:val="single" w:sz="4" w:space="0" w:color="auto"/>
              <w:bottom w:val="single" w:sz="4" w:space="0" w:color="auto"/>
              <w:right w:val="single" w:sz="4" w:space="0" w:color="auto"/>
            </w:tcBorders>
          </w:tcPr>
          <w:p w14:paraId="0ED4E2A9" w14:textId="520401C0" w:rsidR="00235CB2" w:rsidRPr="00BB2070" w:rsidRDefault="00235CB2" w:rsidP="00235CB2">
            <w:pPr>
              <w:pStyle w:val="TAL"/>
              <w:rPr>
                <w:rFonts w:cs="Arial"/>
                <w:sz w:val="16"/>
                <w:szCs w:val="16"/>
                <w:lang w:eastAsia="ja-JP"/>
              </w:rPr>
            </w:pPr>
            <w:r w:rsidRPr="00CC67DB">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18081FE6" w14:textId="7EC416CF" w:rsidR="00235CB2" w:rsidRPr="00BB2070" w:rsidRDefault="00235CB2" w:rsidP="00235CB2">
            <w:pPr>
              <w:pStyle w:val="TAL"/>
              <w:rPr>
                <w:rFonts w:cs="Arial"/>
                <w:sz w:val="16"/>
                <w:szCs w:val="16"/>
              </w:rPr>
            </w:pPr>
            <w:r>
              <w:rPr>
                <w:rFonts w:eastAsia="SimSun" w:cs="Arial" w:hint="eastAsia"/>
                <w:sz w:val="16"/>
                <w:szCs w:val="16"/>
                <w:lang w:eastAsia="zh-CN"/>
              </w:rPr>
              <w:t>Bo Liu, China Telecom</w:t>
            </w:r>
          </w:p>
        </w:tc>
        <w:tc>
          <w:tcPr>
            <w:tcW w:w="2551" w:type="dxa"/>
            <w:tcBorders>
              <w:top w:val="single" w:sz="4" w:space="0" w:color="auto"/>
              <w:left w:val="single" w:sz="4" w:space="0" w:color="auto"/>
              <w:bottom w:val="single" w:sz="4" w:space="0" w:color="auto"/>
              <w:right w:val="single" w:sz="4" w:space="0" w:color="auto"/>
            </w:tcBorders>
          </w:tcPr>
          <w:p w14:paraId="0ABC7E5E" w14:textId="515ADE15" w:rsidR="00235CB2" w:rsidRPr="006065E3" w:rsidRDefault="00235CB2" w:rsidP="00235CB2">
            <w:pPr>
              <w:pStyle w:val="TAL"/>
              <w:rPr>
                <w:rFonts w:cs="Arial"/>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C489E62" w14:textId="64ED5D84" w:rsidR="00235CB2" w:rsidRDefault="00235CB2" w:rsidP="00235CB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8F10553" w14:textId="15829126" w:rsidR="00235CB2" w:rsidRDefault="00235CB2" w:rsidP="00235CB2">
            <w:pPr>
              <w:pStyle w:val="TAL"/>
              <w:rPr>
                <w:rFonts w:cs="Arial"/>
                <w:sz w:val="16"/>
                <w:szCs w:val="16"/>
                <w:lang w:eastAsia="ja-JP"/>
              </w:rPr>
            </w:pPr>
            <w:r w:rsidRPr="007B7B4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165EE09" w14:textId="5429E043" w:rsidR="00235CB2" w:rsidRPr="002560DE" w:rsidRDefault="00235CB2" w:rsidP="00235CB2">
            <w:pPr>
              <w:pStyle w:val="TAL"/>
              <w:rPr>
                <w:rFonts w:cs="Arial"/>
                <w:sz w:val="16"/>
                <w:szCs w:val="16"/>
                <w:lang w:eastAsia="ja-JP"/>
              </w:rPr>
            </w:pPr>
            <w:r w:rsidRPr="002560DE">
              <w:rPr>
                <w:rFonts w:cs="Arial"/>
                <w:sz w:val="16"/>
                <w:szCs w:val="16"/>
                <w:lang w:eastAsia="ja-JP"/>
              </w:rPr>
              <w:t>Fundamental requirements for UL intra-band CA is ongoing</w:t>
            </w:r>
          </w:p>
        </w:tc>
      </w:tr>
      <w:tr w:rsidR="00235CB2" w:rsidRPr="00432C06" w14:paraId="5BA5C38B"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ED34A0" w14:textId="014BA0C3" w:rsidR="00235CB2" w:rsidRDefault="00235CB2" w:rsidP="00235CB2">
            <w:pPr>
              <w:pStyle w:val="TAL"/>
              <w:rPr>
                <w:rFonts w:cs="Arial"/>
                <w:sz w:val="16"/>
              </w:rPr>
            </w:pPr>
            <w:r>
              <w:rPr>
                <w:rFonts w:cs="Arial"/>
                <w:sz w:val="16"/>
              </w:rPr>
              <w:t>DL</w:t>
            </w:r>
            <w:r w:rsidRPr="001E297D">
              <w:rPr>
                <w:rFonts w:cs="Arial"/>
                <w:sz w:val="16"/>
              </w:rPr>
              <w:t>_n7</w:t>
            </w:r>
            <w:r w:rsidRPr="001E297D">
              <w:rPr>
                <w:rFonts w:cs="Arial" w:hint="eastAsia"/>
                <w:sz w:val="16"/>
              </w:rPr>
              <w:t>9C</w:t>
            </w:r>
            <w:r w:rsidRPr="001E297D">
              <w:rPr>
                <w:rFonts w:cs="Arial"/>
                <w:sz w:val="16"/>
              </w:rPr>
              <w:t>_UL_n7</w:t>
            </w:r>
            <w:r w:rsidRPr="001E297D">
              <w:rPr>
                <w:rFonts w:cs="Arial" w:hint="eastAsia"/>
                <w:sz w:val="16"/>
              </w:rPr>
              <w:t>9C</w:t>
            </w:r>
          </w:p>
        </w:tc>
        <w:tc>
          <w:tcPr>
            <w:tcW w:w="1054" w:type="dxa"/>
            <w:tcBorders>
              <w:top w:val="single" w:sz="4" w:space="0" w:color="auto"/>
              <w:left w:val="single" w:sz="4" w:space="0" w:color="auto"/>
              <w:bottom w:val="single" w:sz="4" w:space="0" w:color="auto"/>
              <w:right w:val="single" w:sz="4" w:space="0" w:color="auto"/>
            </w:tcBorders>
          </w:tcPr>
          <w:p w14:paraId="6308E0CC" w14:textId="4D631695" w:rsidR="00235CB2" w:rsidRPr="00CC67DB" w:rsidRDefault="00235CB2" w:rsidP="00235CB2">
            <w:pPr>
              <w:pStyle w:val="TAL"/>
              <w:rPr>
                <w:rFonts w:cs="Arial"/>
                <w:sz w:val="16"/>
              </w:rPr>
            </w:pPr>
            <w:r w:rsidRPr="00CC67DB">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66A4E9EB" w14:textId="6D661F61" w:rsidR="00235CB2" w:rsidRDefault="00235CB2" w:rsidP="00235CB2">
            <w:pPr>
              <w:pStyle w:val="TAL"/>
              <w:rPr>
                <w:rFonts w:eastAsia="SimSun" w:cs="Arial"/>
                <w:sz w:val="16"/>
                <w:szCs w:val="16"/>
                <w:lang w:eastAsia="zh-CN"/>
              </w:rPr>
            </w:pPr>
            <w:r>
              <w:rPr>
                <w:rFonts w:eastAsia="SimSun" w:cs="Arial" w:hint="eastAsia"/>
                <w:sz w:val="16"/>
                <w:szCs w:val="16"/>
                <w:lang w:eastAsia="zh-CN"/>
              </w:rPr>
              <w:t>Bo Liu, China Telecom</w:t>
            </w:r>
          </w:p>
        </w:tc>
        <w:tc>
          <w:tcPr>
            <w:tcW w:w="2551" w:type="dxa"/>
            <w:tcBorders>
              <w:top w:val="single" w:sz="4" w:space="0" w:color="auto"/>
              <w:left w:val="single" w:sz="4" w:space="0" w:color="auto"/>
              <w:bottom w:val="single" w:sz="4" w:space="0" w:color="auto"/>
              <w:right w:val="single" w:sz="4" w:space="0" w:color="auto"/>
            </w:tcBorders>
          </w:tcPr>
          <w:p w14:paraId="5FAEC738" w14:textId="26069B81" w:rsidR="00235CB2" w:rsidRPr="006065E3" w:rsidRDefault="00235CB2" w:rsidP="00235CB2">
            <w:pPr>
              <w:pStyle w:val="TAL"/>
              <w:rPr>
                <w:rFonts w:cs="Arial"/>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F1D89EE" w14:textId="15EBF236" w:rsidR="00235CB2" w:rsidRDefault="00235CB2" w:rsidP="00235CB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B416074" w14:textId="275477CA" w:rsidR="00235CB2" w:rsidRDefault="00235CB2" w:rsidP="00235CB2">
            <w:pPr>
              <w:pStyle w:val="TAL"/>
              <w:rPr>
                <w:rFonts w:cs="Arial"/>
                <w:sz w:val="16"/>
                <w:szCs w:val="16"/>
                <w:lang w:eastAsia="ja-JP"/>
              </w:rPr>
            </w:pPr>
            <w:r w:rsidRPr="007B7B4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61E18AF" w14:textId="7B434D50" w:rsidR="00235CB2" w:rsidRPr="002560DE" w:rsidRDefault="00235CB2" w:rsidP="00235CB2">
            <w:pPr>
              <w:pStyle w:val="TAL"/>
              <w:rPr>
                <w:rFonts w:cs="Arial"/>
                <w:sz w:val="16"/>
                <w:szCs w:val="16"/>
                <w:lang w:eastAsia="ja-JP"/>
              </w:rPr>
            </w:pPr>
            <w:r w:rsidRPr="002560DE">
              <w:rPr>
                <w:rFonts w:cs="Arial"/>
                <w:sz w:val="16"/>
                <w:szCs w:val="16"/>
                <w:lang w:eastAsia="ja-JP"/>
              </w:rPr>
              <w:t>Fundamental requirements for UL intra-band CA is ongoing</w:t>
            </w:r>
          </w:p>
        </w:tc>
      </w:tr>
      <w:tr w:rsidR="009551E9" w:rsidRPr="00432C06" w14:paraId="0ECA71F0"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59D1FE7" w14:textId="0781BCC3" w:rsidR="009551E9" w:rsidRDefault="009551E9" w:rsidP="009551E9">
            <w:pPr>
              <w:pStyle w:val="TAL"/>
              <w:rPr>
                <w:rFonts w:cs="Arial"/>
                <w:sz w:val="16"/>
              </w:rPr>
            </w:pPr>
            <w:r>
              <w:rPr>
                <w:rFonts w:cs="Arial"/>
                <w:sz w:val="16"/>
              </w:rPr>
              <w:t>DL_n66B_UL_n66A</w:t>
            </w:r>
          </w:p>
        </w:tc>
        <w:tc>
          <w:tcPr>
            <w:tcW w:w="1054" w:type="dxa"/>
            <w:tcBorders>
              <w:top w:val="single" w:sz="4" w:space="0" w:color="auto"/>
              <w:left w:val="single" w:sz="4" w:space="0" w:color="auto"/>
              <w:bottom w:val="single" w:sz="4" w:space="0" w:color="auto"/>
              <w:right w:val="single" w:sz="4" w:space="0" w:color="auto"/>
            </w:tcBorders>
          </w:tcPr>
          <w:p w14:paraId="47DD9C39" w14:textId="17333DA3" w:rsidR="009551E9" w:rsidRPr="00CC67DB" w:rsidRDefault="009551E9" w:rsidP="009551E9">
            <w:pPr>
              <w:pStyle w:val="TAL"/>
              <w:rPr>
                <w:rFonts w:cs="Arial"/>
                <w:sz w:val="16"/>
              </w:rPr>
            </w:pPr>
            <w:r>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1BBF1ADA" w14:textId="23D063EB" w:rsidR="009551E9" w:rsidRDefault="009551E9" w:rsidP="009551E9">
            <w:pPr>
              <w:pStyle w:val="TAL"/>
              <w:rPr>
                <w:rFonts w:eastAsia="SimSun" w:cs="Arial"/>
                <w:sz w:val="16"/>
                <w:szCs w:val="16"/>
                <w:lang w:eastAsia="zh-CN"/>
              </w:rPr>
            </w:pPr>
            <w:r>
              <w:rPr>
                <w:rFonts w:eastAsia="PMingLiU" w:cs="Arial"/>
                <w:sz w:val="16"/>
                <w:szCs w:val="16"/>
                <w:lang w:eastAsia="zh-TW"/>
              </w:rPr>
              <w:t>Antti Immonen, Dish network</w:t>
            </w:r>
          </w:p>
        </w:tc>
        <w:tc>
          <w:tcPr>
            <w:tcW w:w="2551" w:type="dxa"/>
            <w:tcBorders>
              <w:top w:val="single" w:sz="4" w:space="0" w:color="auto"/>
              <w:left w:val="single" w:sz="4" w:space="0" w:color="auto"/>
              <w:bottom w:val="single" w:sz="4" w:space="0" w:color="auto"/>
              <w:right w:val="single" w:sz="4" w:space="0" w:color="auto"/>
            </w:tcBorders>
          </w:tcPr>
          <w:p w14:paraId="42148C27" w14:textId="77777777" w:rsidR="009551E9" w:rsidRDefault="009551E9" w:rsidP="009551E9">
            <w:pPr>
              <w:pStyle w:val="TAL"/>
              <w:rPr>
                <w:rFonts w:cs="Arial"/>
                <w:sz w:val="16"/>
                <w:szCs w:val="16"/>
              </w:rPr>
            </w:pPr>
            <w:r w:rsidRPr="00445E29">
              <w:rPr>
                <w:rFonts w:cs="Arial"/>
                <w:sz w:val="16"/>
                <w:szCs w:val="16"/>
              </w:rPr>
              <w:t>38.716-01-01: R4-1811433</w:t>
            </w:r>
          </w:p>
          <w:p w14:paraId="0D75DACA" w14:textId="46E4EDF6" w:rsidR="009551E9" w:rsidRPr="006065E3" w:rsidRDefault="009551E9" w:rsidP="009551E9">
            <w:pPr>
              <w:pStyle w:val="TAL"/>
              <w:rPr>
                <w:rFonts w:cs="Arial"/>
                <w:sz w:val="16"/>
                <w:szCs w:val="16"/>
              </w:rPr>
            </w:pPr>
            <w:r>
              <w:rPr>
                <w:rFonts w:cs="Arial"/>
                <w:sz w:val="16"/>
                <w:szCs w:val="16"/>
              </w:rPr>
              <w:t xml:space="preserve">38.101-1: </w:t>
            </w:r>
            <w:r w:rsidRPr="009F6598">
              <w:rPr>
                <w:rFonts w:cs="Arial"/>
                <w:sz w:val="16"/>
                <w:szCs w:val="16"/>
              </w:rPr>
              <w:t>R4-1815797</w:t>
            </w:r>
            <w:r>
              <w:rPr>
                <w:rFonts w:cs="Arial"/>
                <w:sz w:val="16"/>
                <w:szCs w:val="16"/>
              </w:rPr>
              <w:t xml:space="preserve"> </w:t>
            </w:r>
          </w:p>
        </w:tc>
        <w:tc>
          <w:tcPr>
            <w:tcW w:w="993" w:type="dxa"/>
            <w:tcBorders>
              <w:top w:val="single" w:sz="4" w:space="0" w:color="auto"/>
              <w:left w:val="single" w:sz="4" w:space="0" w:color="auto"/>
              <w:bottom w:val="single" w:sz="4" w:space="0" w:color="auto"/>
              <w:right w:val="single" w:sz="4" w:space="0" w:color="auto"/>
            </w:tcBorders>
          </w:tcPr>
          <w:p w14:paraId="7D5736B2" w14:textId="6F750454" w:rsidR="009551E9" w:rsidRDefault="009551E9" w:rsidP="009551E9">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5DA372A" w14:textId="29AAF701" w:rsidR="009551E9" w:rsidRDefault="003C1AF7" w:rsidP="009551E9">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F82FA55" w14:textId="1DBDBDF2" w:rsidR="009551E9" w:rsidRPr="002560DE" w:rsidRDefault="009551E9" w:rsidP="009551E9">
            <w:pPr>
              <w:pStyle w:val="TAL"/>
              <w:rPr>
                <w:rFonts w:cs="Arial"/>
                <w:sz w:val="16"/>
                <w:szCs w:val="16"/>
                <w:lang w:eastAsia="ja-JP"/>
              </w:rPr>
            </w:pPr>
            <w:r w:rsidRPr="002560DE">
              <w:rPr>
                <w:rFonts w:cs="Arial"/>
                <w:sz w:val="16"/>
                <w:szCs w:val="16"/>
                <w:lang w:eastAsia="ja-JP"/>
              </w:rPr>
              <w:t>None</w:t>
            </w:r>
          </w:p>
        </w:tc>
      </w:tr>
      <w:tr w:rsidR="009551E9" w:rsidRPr="00432C06" w14:paraId="18E98A83"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C063098" w14:textId="5273945D" w:rsidR="009551E9" w:rsidRDefault="009551E9" w:rsidP="009551E9">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_UL_n41A</w:t>
            </w:r>
          </w:p>
        </w:tc>
        <w:tc>
          <w:tcPr>
            <w:tcW w:w="1054" w:type="dxa"/>
            <w:tcBorders>
              <w:top w:val="single" w:sz="4" w:space="0" w:color="auto"/>
              <w:left w:val="single" w:sz="4" w:space="0" w:color="auto"/>
              <w:bottom w:val="single" w:sz="4" w:space="0" w:color="auto"/>
              <w:right w:val="single" w:sz="4" w:space="0" w:color="auto"/>
            </w:tcBorders>
          </w:tcPr>
          <w:p w14:paraId="3482E633" w14:textId="370F8648" w:rsidR="009551E9" w:rsidRDefault="009551E9" w:rsidP="009551E9">
            <w:pPr>
              <w:pStyle w:val="TAL"/>
              <w:rPr>
                <w:rFonts w:cs="Arial"/>
                <w:sz w:val="16"/>
              </w:rPr>
            </w:pPr>
            <w:r w:rsidRPr="00372374">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1CC60819" w14:textId="699F5178" w:rsidR="009551E9" w:rsidRDefault="009551E9" w:rsidP="009551E9">
            <w:pPr>
              <w:pStyle w:val="TAL"/>
              <w:rPr>
                <w:rFonts w:eastAsia="PMingLiU" w:cs="Arial"/>
                <w:sz w:val="16"/>
                <w:szCs w:val="16"/>
                <w:lang w:eastAsia="zh-TW"/>
              </w:rPr>
            </w:pPr>
            <w:r w:rsidRPr="00204BA5">
              <w:rPr>
                <w:rFonts w:cs="Arial"/>
                <w:sz w:val="16"/>
              </w:rPr>
              <w:t>Liu Ye, Huawei</w:t>
            </w:r>
          </w:p>
        </w:tc>
        <w:tc>
          <w:tcPr>
            <w:tcW w:w="2551" w:type="dxa"/>
            <w:tcBorders>
              <w:top w:val="single" w:sz="4" w:space="0" w:color="auto"/>
              <w:left w:val="single" w:sz="4" w:space="0" w:color="auto"/>
              <w:bottom w:val="single" w:sz="4" w:space="0" w:color="auto"/>
              <w:right w:val="single" w:sz="4" w:space="0" w:color="auto"/>
            </w:tcBorders>
          </w:tcPr>
          <w:p w14:paraId="606B180B" w14:textId="61EDBB65" w:rsidR="009551E9" w:rsidRDefault="009551E9" w:rsidP="009551E9">
            <w:pPr>
              <w:pStyle w:val="TAL"/>
              <w:rPr>
                <w:rFonts w:cs="Arial"/>
                <w:sz w:val="16"/>
                <w:szCs w:val="16"/>
              </w:rPr>
            </w:pPr>
            <w:r w:rsidRPr="00445E29">
              <w:rPr>
                <w:rFonts w:cs="Arial"/>
                <w:sz w:val="16"/>
                <w:szCs w:val="16"/>
              </w:rPr>
              <w:t xml:space="preserve">38.716-01-01: </w:t>
            </w:r>
            <w:r w:rsidRPr="00B06312">
              <w:rPr>
                <w:rFonts w:cs="Arial"/>
                <w:sz w:val="16"/>
                <w:szCs w:val="16"/>
              </w:rPr>
              <w:t>R4-1814927</w:t>
            </w:r>
          </w:p>
          <w:p w14:paraId="74316B30" w14:textId="0C778662" w:rsidR="009551E9" w:rsidRPr="006065E3" w:rsidRDefault="009551E9" w:rsidP="009551E9">
            <w:pPr>
              <w:pStyle w:val="TAL"/>
              <w:rPr>
                <w:rFonts w:cs="Arial"/>
                <w:sz w:val="16"/>
                <w:szCs w:val="16"/>
              </w:rPr>
            </w:pPr>
            <w:r>
              <w:rPr>
                <w:rFonts w:cs="Arial"/>
                <w:sz w:val="16"/>
                <w:szCs w:val="16"/>
              </w:rPr>
              <w:t xml:space="preserve">38.101-1: </w:t>
            </w:r>
            <w:r w:rsidRPr="009F6598">
              <w:rPr>
                <w:rFonts w:cs="Arial"/>
                <w:sz w:val="16"/>
                <w:szCs w:val="16"/>
              </w:rPr>
              <w:t>R4-1815797</w:t>
            </w:r>
          </w:p>
        </w:tc>
        <w:tc>
          <w:tcPr>
            <w:tcW w:w="993" w:type="dxa"/>
            <w:tcBorders>
              <w:top w:val="single" w:sz="4" w:space="0" w:color="auto"/>
              <w:left w:val="single" w:sz="4" w:space="0" w:color="auto"/>
              <w:bottom w:val="single" w:sz="4" w:space="0" w:color="auto"/>
              <w:right w:val="single" w:sz="4" w:space="0" w:color="auto"/>
            </w:tcBorders>
          </w:tcPr>
          <w:p w14:paraId="26EA14EA" w14:textId="7FF28362" w:rsidR="009551E9" w:rsidRDefault="009551E9" w:rsidP="009551E9">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310DE0" w14:textId="21449188" w:rsidR="009551E9" w:rsidRDefault="003C1AF7" w:rsidP="009551E9">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EE4568" w14:textId="4F95E483" w:rsidR="009551E9" w:rsidRPr="002560DE" w:rsidRDefault="009551E9" w:rsidP="009551E9">
            <w:pPr>
              <w:pStyle w:val="TAL"/>
              <w:rPr>
                <w:rFonts w:cs="Arial"/>
                <w:sz w:val="16"/>
                <w:szCs w:val="16"/>
                <w:lang w:eastAsia="ja-JP"/>
              </w:rPr>
            </w:pPr>
            <w:r w:rsidRPr="002560DE">
              <w:rPr>
                <w:rFonts w:cs="Arial"/>
                <w:sz w:val="16"/>
                <w:szCs w:val="16"/>
                <w:lang w:eastAsia="ja-JP"/>
              </w:rPr>
              <w:t>None</w:t>
            </w:r>
          </w:p>
        </w:tc>
      </w:tr>
      <w:tr w:rsidR="009551E9" w:rsidRPr="00432C06" w14:paraId="272C37B0"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ECF9F19" w14:textId="666115FB" w:rsidR="009551E9" w:rsidRPr="00204BA5" w:rsidRDefault="009551E9" w:rsidP="009551E9">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w:t>
            </w:r>
            <w:r w:rsidRPr="00204BA5">
              <w:rPr>
                <w:rFonts w:cs="Arial" w:hint="eastAsia"/>
                <w:sz w:val="16"/>
              </w:rPr>
              <w:t>C</w:t>
            </w:r>
          </w:p>
        </w:tc>
        <w:tc>
          <w:tcPr>
            <w:tcW w:w="1054" w:type="dxa"/>
            <w:tcBorders>
              <w:top w:val="single" w:sz="4" w:space="0" w:color="auto"/>
              <w:left w:val="single" w:sz="4" w:space="0" w:color="auto"/>
              <w:bottom w:val="single" w:sz="4" w:space="0" w:color="auto"/>
              <w:right w:val="single" w:sz="4" w:space="0" w:color="auto"/>
            </w:tcBorders>
          </w:tcPr>
          <w:p w14:paraId="2E177F24" w14:textId="35951D1E" w:rsidR="009551E9" w:rsidRPr="00372374" w:rsidRDefault="009551E9" w:rsidP="009551E9">
            <w:pPr>
              <w:pStyle w:val="TAL"/>
              <w:rPr>
                <w:rFonts w:cs="Arial"/>
                <w:sz w:val="16"/>
              </w:rPr>
            </w:pPr>
            <w:r w:rsidRPr="00372374">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567541B2" w14:textId="348AE70F" w:rsidR="009551E9" w:rsidRPr="00204BA5" w:rsidRDefault="009551E9" w:rsidP="009551E9">
            <w:pPr>
              <w:pStyle w:val="TAL"/>
              <w:rPr>
                <w:rFonts w:cs="Arial"/>
                <w:sz w:val="16"/>
              </w:rPr>
            </w:pPr>
            <w:r w:rsidRPr="00204BA5">
              <w:rPr>
                <w:rFonts w:cs="Arial"/>
                <w:sz w:val="16"/>
              </w:rPr>
              <w:t>Liu Ye, Huawei</w:t>
            </w:r>
          </w:p>
        </w:tc>
        <w:tc>
          <w:tcPr>
            <w:tcW w:w="2551" w:type="dxa"/>
            <w:tcBorders>
              <w:top w:val="single" w:sz="4" w:space="0" w:color="auto"/>
              <w:left w:val="single" w:sz="4" w:space="0" w:color="auto"/>
              <w:bottom w:val="single" w:sz="4" w:space="0" w:color="auto"/>
              <w:right w:val="single" w:sz="4" w:space="0" w:color="auto"/>
            </w:tcBorders>
          </w:tcPr>
          <w:p w14:paraId="6B663DA7" w14:textId="13DA804F" w:rsidR="009551E9" w:rsidRPr="006065E3" w:rsidRDefault="00235CB2" w:rsidP="009551E9">
            <w:pPr>
              <w:pStyle w:val="TAL"/>
              <w:rPr>
                <w:rFonts w:cs="Arial"/>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C581066" w14:textId="11092B33" w:rsidR="009551E9" w:rsidRDefault="009551E9" w:rsidP="009551E9">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97A0613" w14:textId="67F55DEF" w:rsidR="009551E9" w:rsidRDefault="009551E9" w:rsidP="009551E9">
            <w:pPr>
              <w:pStyle w:val="TAL"/>
              <w:rPr>
                <w:rFonts w:cs="Arial"/>
                <w:sz w:val="16"/>
                <w:szCs w:val="16"/>
                <w:lang w:eastAsia="ja-JP"/>
              </w:rPr>
            </w:pPr>
            <w:r w:rsidRPr="007B7B4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947EBC2" w14:textId="12E3713C" w:rsidR="009551E9" w:rsidRPr="002560DE" w:rsidRDefault="001140AB" w:rsidP="009551E9">
            <w:pPr>
              <w:pStyle w:val="TAL"/>
              <w:rPr>
                <w:rFonts w:cs="Arial"/>
                <w:sz w:val="16"/>
                <w:szCs w:val="16"/>
                <w:lang w:eastAsia="ja-JP"/>
              </w:rPr>
            </w:pPr>
            <w:r>
              <w:rPr>
                <w:rFonts w:cs="Arial"/>
                <w:sz w:val="16"/>
                <w:szCs w:val="16"/>
                <w:lang w:eastAsia="ja-JP"/>
              </w:rPr>
              <w:t xml:space="preserve">General requirements are </w:t>
            </w:r>
            <w:r w:rsidRPr="001140AB">
              <w:rPr>
                <w:rFonts w:cs="Arial"/>
                <w:sz w:val="16"/>
                <w:szCs w:val="16"/>
                <w:lang w:eastAsia="ja-JP"/>
              </w:rPr>
              <w:t>under study</w:t>
            </w:r>
          </w:p>
        </w:tc>
      </w:tr>
      <w:tr w:rsidR="009551E9" w:rsidRPr="009F6598" w14:paraId="682C6A23"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752EFEF" w14:textId="0AF0BC33" w:rsidR="009551E9" w:rsidRPr="00204BA5" w:rsidRDefault="009551E9" w:rsidP="009551E9">
            <w:pPr>
              <w:pStyle w:val="TAL"/>
              <w:rPr>
                <w:rFonts w:cs="Arial"/>
                <w:sz w:val="16"/>
              </w:rPr>
            </w:pPr>
            <w:r>
              <w:rPr>
                <w:rFonts w:cs="Arial"/>
                <w:sz w:val="16"/>
              </w:rPr>
              <w:t>DL</w:t>
            </w:r>
            <w:r w:rsidRPr="00CF7D4F">
              <w:rPr>
                <w:rFonts w:cs="Arial"/>
                <w:sz w:val="16"/>
              </w:rPr>
              <w:t>_n71B</w:t>
            </w:r>
          </w:p>
        </w:tc>
        <w:tc>
          <w:tcPr>
            <w:tcW w:w="1054" w:type="dxa"/>
            <w:tcBorders>
              <w:top w:val="single" w:sz="4" w:space="0" w:color="auto"/>
              <w:left w:val="single" w:sz="4" w:space="0" w:color="auto"/>
              <w:bottom w:val="single" w:sz="4" w:space="0" w:color="auto"/>
              <w:right w:val="single" w:sz="4" w:space="0" w:color="auto"/>
            </w:tcBorders>
          </w:tcPr>
          <w:p w14:paraId="53CB7BDD" w14:textId="5070B131" w:rsidR="009551E9" w:rsidRPr="00372374" w:rsidRDefault="009551E9" w:rsidP="009551E9">
            <w:pPr>
              <w:pStyle w:val="TAL"/>
              <w:rPr>
                <w:rFonts w:cs="Arial"/>
                <w:sz w:val="16"/>
              </w:rPr>
            </w:pPr>
            <w:r>
              <w:rPr>
                <w:rFonts w:cs="Arial"/>
                <w:sz w:val="16"/>
              </w:rPr>
              <w:t>Rel-</w:t>
            </w:r>
            <w:r w:rsidRPr="00CF7D4F">
              <w:rPr>
                <w:rFonts w:cs="Arial"/>
                <w:sz w:val="16"/>
              </w:rPr>
              <w:t>15</w:t>
            </w:r>
          </w:p>
        </w:tc>
        <w:tc>
          <w:tcPr>
            <w:tcW w:w="2835" w:type="dxa"/>
            <w:tcBorders>
              <w:top w:val="single" w:sz="4" w:space="0" w:color="auto"/>
              <w:left w:val="single" w:sz="4" w:space="0" w:color="auto"/>
              <w:bottom w:val="single" w:sz="4" w:space="0" w:color="auto"/>
              <w:right w:val="single" w:sz="4" w:space="0" w:color="auto"/>
            </w:tcBorders>
          </w:tcPr>
          <w:p w14:paraId="405BB789" w14:textId="0E4A7547" w:rsidR="009551E9" w:rsidRPr="00254588" w:rsidRDefault="009551E9" w:rsidP="009551E9">
            <w:pPr>
              <w:pStyle w:val="TAL"/>
              <w:rPr>
                <w:rFonts w:cs="Arial"/>
                <w:sz w:val="16"/>
                <w:lang w:val="sv-SE"/>
              </w:rPr>
            </w:pPr>
            <w:r w:rsidRPr="00EF4EEA">
              <w:rPr>
                <w:rFonts w:cs="Arial"/>
                <w:sz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7454D69F" w14:textId="27BB35E5" w:rsidR="009551E9" w:rsidRDefault="009551E9" w:rsidP="009551E9">
            <w:pPr>
              <w:pStyle w:val="TAL"/>
              <w:rPr>
                <w:rFonts w:cs="Arial"/>
                <w:sz w:val="16"/>
                <w:szCs w:val="16"/>
              </w:rPr>
            </w:pPr>
            <w:r w:rsidRPr="00445E29">
              <w:rPr>
                <w:rFonts w:cs="Arial"/>
                <w:sz w:val="16"/>
                <w:szCs w:val="16"/>
              </w:rPr>
              <w:t xml:space="preserve">38.716-01-01: </w:t>
            </w:r>
            <w:r w:rsidRPr="00B06312">
              <w:rPr>
                <w:rFonts w:cs="Arial"/>
                <w:sz w:val="16"/>
                <w:szCs w:val="16"/>
              </w:rPr>
              <w:t>R4-1813789</w:t>
            </w:r>
            <w:r>
              <w:rPr>
                <w:rFonts w:cs="Arial"/>
                <w:sz w:val="16"/>
                <w:szCs w:val="16"/>
              </w:rPr>
              <w:t xml:space="preserve">, </w:t>
            </w:r>
            <w:r w:rsidRPr="004C58D8">
              <w:rPr>
                <w:rFonts w:cs="Arial"/>
                <w:sz w:val="16"/>
                <w:szCs w:val="16"/>
              </w:rPr>
              <w:t>R4-1812078</w:t>
            </w:r>
          </w:p>
          <w:p w14:paraId="199CCBFA" w14:textId="75BA79E9" w:rsidR="009551E9" w:rsidRPr="00B06312" w:rsidRDefault="009551E9" w:rsidP="009551E9">
            <w:pPr>
              <w:pStyle w:val="TAL"/>
              <w:rPr>
                <w:rFonts w:cs="Arial"/>
                <w:sz w:val="16"/>
                <w:szCs w:val="16"/>
              </w:rPr>
            </w:pPr>
            <w:r>
              <w:rPr>
                <w:rFonts w:cs="Arial"/>
                <w:sz w:val="16"/>
                <w:szCs w:val="16"/>
              </w:rPr>
              <w:t xml:space="preserve">38.101-1: </w:t>
            </w:r>
            <w:r w:rsidRPr="009F6598">
              <w:rPr>
                <w:rFonts w:cs="Arial"/>
                <w:sz w:val="16"/>
                <w:szCs w:val="16"/>
              </w:rPr>
              <w:t>R4-1815797</w:t>
            </w:r>
          </w:p>
        </w:tc>
        <w:tc>
          <w:tcPr>
            <w:tcW w:w="993" w:type="dxa"/>
            <w:tcBorders>
              <w:top w:val="single" w:sz="4" w:space="0" w:color="auto"/>
              <w:left w:val="single" w:sz="4" w:space="0" w:color="auto"/>
              <w:bottom w:val="single" w:sz="4" w:space="0" w:color="auto"/>
              <w:right w:val="single" w:sz="4" w:space="0" w:color="auto"/>
            </w:tcBorders>
          </w:tcPr>
          <w:p w14:paraId="2F49FB0E" w14:textId="6497DC60" w:rsidR="009551E9" w:rsidRPr="00254588" w:rsidRDefault="009551E9" w:rsidP="009551E9">
            <w:pPr>
              <w:pStyle w:val="TAL"/>
              <w:rPr>
                <w:rFonts w:cs="Arial"/>
                <w:sz w:val="16"/>
                <w:szCs w:val="16"/>
                <w:lang w:val="sv-SE"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4311BA2" w14:textId="4DFC3687" w:rsidR="009551E9" w:rsidRPr="00254588" w:rsidRDefault="003C1AF7" w:rsidP="009551E9">
            <w:pPr>
              <w:pStyle w:val="TAL"/>
              <w:rPr>
                <w:rFonts w:cs="Arial"/>
                <w:sz w:val="16"/>
                <w:szCs w:val="16"/>
                <w:lang w:val="sv-SE"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AFDDDA2" w14:textId="3E010A9B" w:rsidR="009551E9" w:rsidRPr="001140AB" w:rsidRDefault="009551E9" w:rsidP="009551E9">
            <w:pPr>
              <w:pStyle w:val="TAL"/>
              <w:rPr>
                <w:rFonts w:cs="Arial"/>
                <w:sz w:val="16"/>
                <w:szCs w:val="16"/>
                <w:lang w:eastAsia="ja-JP"/>
              </w:rPr>
            </w:pPr>
            <w:r w:rsidRPr="002560DE">
              <w:rPr>
                <w:rFonts w:cs="Arial"/>
                <w:sz w:val="16"/>
                <w:szCs w:val="16"/>
                <w:lang w:eastAsia="ja-JP"/>
              </w:rPr>
              <w:t>None</w:t>
            </w:r>
          </w:p>
        </w:tc>
      </w:tr>
      <w:tr w:rsidR="00235CB2" w:rsidRPr="00432C06" w14:paraId="72503298"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36694E9" w14:textId="09B1E882" w:rsidR="00235CB2" w:rsidRDefault="00235CB2" w:rsidP="00235CB2">
            <w:pPr>
              <w:pStyle w:val="TAL"/>
              <w:rPr>
                <w:rFonts w:cs="Arial"/>
                <w:sz w:val="16"/>
              </w:rPr>
            </w:pPr>
            <w:r w:rsidRPr="00C31878">
              <w:rPr>
                <w:rFonts w:cs="Arial"/>
                <w:sz w:val="16"/>
              </w:rPr>
              <w:t>DL</w:t>
            </w:r>
            <w:r w:rsidRPr="00C31878">
              <w:rPr>
                <w:rFonts w:cs="Arial" w:hint="eastAsia"/>
                <w:sz w:val="16"/>
              </w:rPr>
              <w:t>_n77C_</w:t>
            </w:r>
            <w:r w:rsidRPr="00C31878">
              <w:rPr>
                <w:rFonts w:cs="Arial"/>
                <w:sz w:val="16"/>
              </w:rPr>
              <w:t>UL_</w:t>
            </w:r>
            <w:r w:rsidRPr="00C31878">
              <w:rPr>
                <w:rFonts w:cs="Arial" w:hint="eastAsia"/>
                <w:sz w:val="16"/>
              </w:rPr>
              <w:t>n77C</w:t>
            </w:r>
          </w:p>
        </w:tc>
        <w:tc>
          <w:tcPr>
            <w:tcW w:w="1054" w:type="dxa"/>
            <w:tcBorders>
              <w:top w:val="single" w:sz="4" w:space="0" w:color="auto"/>
              <w:left w:val="single" w:sz="4" w:space="0" w:color="auto"/>
              <w:bottom w:val="single" w:sz="4" w:space="0" w:color="auto"/>
              <w:right w:val="single" w:sz="4" w:space="0" w:color="auto"/>
            </w:tcBorders>
          </w:tcPr>
          <w:p w14:paraId="516B9346" w14:textId="09317D4D" w:rsidR="00235CB2" w:rsidRDefault="00235CB2" w:rsidP="00235CB2">
            <w:pPr>
              <w:pStyle w:val="TAL"/>
              <w:rPr>
                <w:rFonts w:cs="Arial"/>
                <w:sz w:val="16"/>
              </w:rPr>
            </w:pPr>
            <w:r w:rsidRPr="00C31878">
              <w:rPr>
                <w:rFonts w:cs="Arial" w:hint="eastAsia"/>
                <w:sz w:val="16"/>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6FDBC19" w14:textId="4AA09DAE" w:rsidR="00235CB2" w:rsidRPr="00EF4EEA" w:rsidRDefault="00235CB2" w:rsidP="00235CB2">
            <w:pPr>
              <w:pStyle w:val="TAL"/>
              <w:rPr>
                <w:rFonts w:cs="Arial"/>
                <w:sz w:val="16"/>
                <w:lang w:val="sv-SE"/>
              </w:rPr>
            </w:pPr>
            <w:r w:rsidRPr="00C31878">
              <w:rPr>
                <w:rFonts w:cs="Arial"/>
                <w:sz w:val="16"/>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F25D27C" w14:textId="6AF13CF8" w:rsidR="00235CB2" w:rsidRPr="006065E3" w:rsidRDefault="00235CB2" w:rsidP="00235CB2">
            <w:pPr>
              <w:pStyle w:val="TAL"/>
              <w:rPr>
                <w:rFonts w:cs="Arial"/>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908E339" w14:textId="021DB269" w:rsidR="00235CB2" w:rsidRDefault="00235CB2" w:rsidP="00235CB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501C512" w14:textId="40E564B4" w:rsidR="00235CB2" w:rsidRDefault="00235CB2" w:rsidP="00235CB2">
            <w:pPr>
              <w:pStyle w:val="TAL"/>
              <w:rPr>
                <w:rFonts w:cs="Arial"/>
                <w:sz w:val="16"/>
                <w:szCs w:val="16"/>
                <w:lang w:eastAsia="ja-JP"/>
              </w:rPr>
            </w:pPr>
            <w:r w:rsidRPr="007B7B4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FF20255" w14:textId="15207F23" w:rsidR="00235CB2" w:rsidRPr="002560DE" w:rsidRDefault="00235CB2" w:rsidP="00235CB2">
            <w:pPr>
              <w:pStyle w:val="TAL"/>
              <w:rPr>
                <w:rFonts w:cs="Arial"/>
                <w:sz w:val="16"/>
                <w:szCs w:val="16"/>
                <w:lang w:eastAsia="ja-JP"/>
              </w:rPr>
            </w:pPr>
            <w:r w:rsidRPr="002560DE">
              <w:rPr>
                <w:rFonts w:cs="Arial"/>
                <w:sz w:val="16"/>
                <w:szCs w:val="16"/>
                <w:lang w:eastAsia="ja-JP"/>
              </w:rPr>
              <w:t>Fundamental requirements for UL intra-band CA is ongoing</w:t>
            </w:r>
          </w:p>
        </w:tc>
      </w:tr>
      <w:tr w:rsidR="00235CB2" w:rsidRPr="00432C06" w14:paraId="45A62B08"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050DE4C" w14:textId="471DF548" w:rsidR="00235CB2" w:rsidRPr="00C31878" w:rsidRDefault="00235CB2" w:rsidP="00235CB2">
            <w:pPr>
              <w:pStyle w:val="TAL"/>
              <w:rPr>
                <w:rFonts w:cs="Arial"/>
                <w:sz w:val="16"/>
              </w:rPr>
            </w:pPr>
            <w:r w:rsidRPr="001E297D">
              <w:rPr>
                <w:rFonts w:cs="Arial"/>
                <w:sz w:val="16"/>
              </w:rPr>
              <w:t>DL_</w:t>
            </w:r>
            <w:r w:rsidRPr="001E297D">
              <w:rPr>
                <w:rFonts w:cs="Arial" w:hint="eastAsia"/>
                <w:sz w:val="16"/>
              </w:rPr>
              <w:t>3</w:t>
            </w:r>
            <w:r w:rsidRPr="001E297D">
              <w:rPr>
                <w:rFonts w:cs="Arial"/>
                <w:sz w:val="16"/>
              </w:rPr>
              <w:t>A_n</w:t>
            </w:r>
            <w:r w:rsidRPr="001E297D">
              <w:rPr>
                <w:rFonts w:cs="Arial" w:hint="eastAsia"/>
                <w:sz w:val="16"/>
              </w:rPr>
              <w:t>3</w:t>
            </w:r>
            <w:r w:rsidRPr="001E297D">
              <w:rPr>
                <w:rFonts w:cs="Arial"/>
                <w:sz w:val="16"/>
              </w:rPr>
              <w:t>A_UL_</w:t>
            </w:r>
            <w:r w:rsidRPr="001E297D">
              <w:rPr>
                <w:rFonts w:cs="Arial" w:hint="eastAsia"/>
                <w:sz w:val="16"/>
              </w:rPr>
              <w:t>3</w:t>
            </w:r>
            <w:r w:rsidRPr="001E297D">
              <w:rPr>
                <w:rFonts w:cs="Arial"/>
                <w:sz w:val="16"/>
              </w:rPr>
              <w:t>A</w:t>
            </w:r>
            <w:r w:rsidRPr="001E297D">
              <w:rPr>
                <w:rFonts w:cs="Arial" w:hint="eastAsia"/>
                <w:sz w:val="16"/>
              </w:rPr>
              <w:t>_</w:t>
            </w:r>
            <w:r w:rsidRPr="001E297D">
              <w:rPr>
                <w:rFonts w:cs="Arial"/>
                <w:sz w:val="16"/>
              </w:rPr>
              <w:t>n</w:t>
            </w:r>
            <w:r w:rsidRPr="001E297D">
              <w:rPr>
                <w:rFonts w:cs="Arial" w:hint="eastAsia"/>
                <w:sz w:val="16"/>
              </w:rPr>
              <w:t>3</w:t>
            </w:r>
            <w:r w:rsidRPr="001E297D">
              <w:rPr>
                <w:rFonts w:cs="Arial"/>
                <w:sz w:val="16"/>
              </w:rPr>
              <w:t>A</w:t>
            </w:r>
          </w:p>
        </w:tc>
        <w:tc>
          <w:tcPr>
            <w:tcW w:w="1054" w:type="dxa"/>
            <w:tcBorders>
              <w:top w:val="single" w:sz="4" w:space="0" w:color="auto"/>
              <w:left w:val="single" w:sz="4" w:space="0" w:color="auto"/>
              <w:bottom w:val="single" w:sz="4" w:space="0" w:color="auto"/>
              <w:right w:val="single" w:sz="4" w:space="0" w:color="auto"/>
            </w:tcBorders>
          </w:tcPr>
          <w:p w14:paraId="396CBF69" w14:textId="6357B028" w:rsidR="00235CB2" w:rsidRPr="00C31878" w:rsidRDefault="00235CB2" w:rsidP="00235CB2">
            <w:pPr>
              <w:pStyle w:val="TAL"/>
              <w:rPr>
                <w:rFonts w:cs="Arial"/>
                <w:sz w:val="16"/>
              </w:rPr>
            </w:pPr>
            <w:r w:rsidRPr="00CC67DB">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1BF7E2A9" w14:textId="360DE90A" w:rsidR="00235CB2" w:rsidRPr="00C31878" w:rsidRDefault="00235CB2" w:rsidP="00235CB2">
            <w:pPr>
              <w:pStyle w:val="TAL"/>
              <w:rPr>
                <w:rFonts w:cs="Arial"/>
                <w:sz w:val="16"/>
              </w:rPr>
            </w:pPr>
            <w:r w:rsidRPr="000B2C9F">
              <w:rPr>
                <w:rFonts w:cs="Arial"/>
                <w:color w:val="000000"/>
                <w:sz w:val="16"/>
                <w:szCs w:val="16"/>
              </w:rPr>
              <w:t>Bo-Han Hsieh, CHTTL</w:t>
            </w:r>
          </w:p>
        </w:tc>
        <w:tc>
          <w:tcPr>
            <w:tcW w:w="2551" w:type="dxa"/>
            <w:tcBorders>
              <w:top w:val="single" w:sz="4" w:space="0" w:color="auto"/>
              <w:left w:val="single" w:sz="4" w:space="0" w:color="auto"/>
              <w:bottom w:val="single" w:sz="4" w:space="0" w:color="auto"/>
              <w:right w:val="single" w:sz="4" w:space="0" w:color="auto"/>
            </w:tcBorders>
          </w:tcPr>
          <w:p w14:paraId="0FBF2226" w14:textId="43BCDA20" w:rsidR="00235CB2" w:rsidRPr="006065E3" w:rsidRDefault="00235CB2" w:rsidP="00235CB2">
            <w:pPr>
              <w:pStyle w:val="TAL"/>
              <w:rPr>
                <w:rFonts w:cs="Arial"/>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28DBA7C" w14:textId="6649DF00" w:rsidR="00235CB2" w:rsidRDefault="00235CB2" w:rsidP="00235CB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238071C" w14:textId="4EC8C8CF" w:rsidR="00235CB2" w:rsidRDefault="00235CB2" w:rsidP="00235CB2">
            <w:pPr>
              <w:pStyle w:val="TAL"/>
              <w:rPr>
                <w:rFonts w:cs="Arial"/>
                <w:sz w:val="16"/>
                <w:szCs w:val="16"/>
                <w:lang w:eastAsia="ja-JP"/>
              </w:rPr>
            </w:pPr>
            <w:r w:rsidRPr="007B7B4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A756B67" w14:textId="15402CC9" w:rsidR="00235CB2" w:rsidRPr="002560DE" w:rsidRDefault="00235CB2" w:rsidP="00235CB2">
            <w:pPr>
              <w:pStyle w:val="TAL"/>
              <w:rPr>
                <w:rFonts w:cs="Arial"/>
                <w:sz w:val="16"/>
                <w:szCs w:val="16"/>
                <w:lang w:eastAsia="ja-JP"/>
              </w:rPr>
            </w:pPr>
            <w:r w:rsidRPr="002560DE">
              <w:rPr>
                <w:rFonts w:cs="Arial"/>
                <w:sz w:val="16"/>
                <w:szCs w:val="16"/>
                <w:lang w:eastAsia="ja-JP"/>
              </w:rPr>
              <w:t>Work not started</w:t>
            </w:r>
          </w:p>
        </w:tc>
      </w:tr>
      <w:tr w:rsidR="009551E9" w:rsidRPr="00432C06" w14:paraId="6555AD85"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6045006" w14:textId="22EEB96F" w:rsidR="009551E9" w:rsidRPr="001E297D" w:rsidRDefault="009551E9" w:rsidP="009551E9">
            <w:pPr>
              <w:pStyle w:val="TAL"/>
              <w:rPr>
                <w:rFonts w:cs="Arial"/>
                <w:sz w:val="16"/>
              </w:rPr>
            </w:pPr>
            <w:r>
              <w:rPr>
                <w:rFonts w:cs="Arial"/>
                <w:sz w:val="16"/>
              </w:rPr>
              <w:t>DL_n66(2</w:t>
            </w:r>
            <w:proofErr w:type="gramStart"/>
            <w:r>
              <w:rPr>
                <w:rFonts w:cs="Arial"/>
                <w:sz w:val="16"/>
              </w:rPr>
              <w:t>A)_</w:t>
            </w:r>
            <w:proofErr w:type="gramEnd"/>
            <w:r>
              <w:rPr>
                <w:rFonts w:cs="Arial"/>
                <w:sz w:val="16"/>
              </w:rPr>
              <w:t>UL_66A</w:t>
            </w:r>
          </w:p>
        </w:tc>
        <w:tc>
          <w:tcPr>
            <w:tcW w:w="1054" w:type="dxa"/>
            <w:tcBorders>
              <w:top w:val="single" w:sz="4" w:space="0" w:color="auto"/>
              <w:left w:val="single" w:sz="4" w:space="0" w:color="auto"/>
              <w:bottom w:val="single" w:sz="4" w:space="0" w:color="auto"/>
              <w:right w:val="single" w:sz="4" w:space="0" w:color="auto"/>
            </w:tcBorders>
          </w:tcPr>
          <w:p w14:paraId="5E7ED257" w14:textId="3B4CA34D" w:rsidR="009551E9" w:rsidRPr="00CC67DB" w:rsidRDefault="009551E9" w:rsidP="009551E9">
            <w:pPr>
              <w:pStyle w:val="TAL"/>
              <w:rPr>
                <w:rFonts w:cs="Arial"/>
                <w:sz w:val="16"/>
              </w:rPr>
            </w:pPr>
            <w:r>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42583D7B" w14:textId="0621A1DC" w:rsidR="009551E9" w:rsidRPr="000B2C9F" w:rsidRDefault="009551E9" w:rsidP="009551E9">
            <w:pPr>
              <w:pStyle w:val="TAL"/>
              <w:rPr>
                <w:rFonts w:cs="Arial"/>
                <w:color w:val="000000"/>
                <w:sz w:val="16"/>
                <w:szCs w:val="16"/>
              </w:rPr>
            </w:pPr>
            <w:r>
              <w:rPr>
                <w:rFonts w:eastAsia="PMingLiU" w:cs="Arial"/>
                <w:sz w:val="16"/>
                <w:szCs w:val="16"/>
                <w:lang w:eastAsia="zh-TW"/>
              </w:rPr>
              <w:t>Antti Immonen, Dish network</w:t>
            </w:r>
          </w:p>
        </w:tc>
        <w:tc>
          <w:tcPr>
            <w:tcW w:w="2551" w:type="dxa"/>
            <w:tcBorders>
              <w:top w:val="single" w:sz="4" w:space="0" w:color="auto"/>
              <w:left w:val="single" w:sz="4" w:space="0" w:color="auto"/>
              <w:bottom w:val="single" w:sz="4" w:space="0" w:color="auto"/>
              <w:right w:val="single" w:sz="4" w:space="0" w:color="auto"/>
            </w:tcBorders>
          </w:tcPr>
          <w:p w14:paraId="709D7F24" w14:textId="77777777" w:rsidR="009551E9" w:rsidRDefault="009551E9" w:rsidP="009551E9">
            <w:pPr>
              <w:pStyle w:val="TAL"/>
              <w:rPr>
                <w:rFonts w:cs="Arial"/>
                <w:sz w:val="16"/>
                <w:szCs w:val="16"/>
              </w:rPr>
            </w:pPr>
            <w:r w:rsidRPr="00445E29">
              <w:rPr>
                <w:rFonts w:cs="Arial"/>
                <w:sz w:val="16"/>
                <w:szCs w:val="16"/>
              </w:rPr>
              <w:t>38.716-01-01: R4-1811433</w:t>
            </w:r>
          </w:p>
          <w:p w14:paraId="4E3B6469" w14:textId="65236FDA" w:rsidR="009551E9" w:rsidRPr="006065E3" w:rsidRDefault="009551E9" w:rsidP="009551E9">
            <w:pPr>
              <w:pStyle w:val="TAL"/>
              <w:rPr>
                <w:rFonts w:cs="Arial"/>
                <w:sz w:val="16"/>
                <w:szCs w:val="16"/>
              </w:rPr>
            </w:pPr>
            <w:r>
              <w:rPr>
                <w:rFonts w:cs="Arial"/>
                <w:sz w:val="16"/>
                <w:szCs w:val="16"/>
              </w:rPr>
              <w:t xml:space="preserve">38.101-1: </w:t>
            </w:r>
            <w:r w:rsidRPr="009F6598">
              <w:rPr>
                <w:rFonts w:cs="Arial"/>
                <w:sz w:val="16"/>
                <w:szCs w:val="16"/>
              </w:rPr>
              <w:t>R4-1815797</w:t>
            </w:r>
          </w:p>
        </w:tc>
        <w:tc>
          <w:tcPr>
            <w:tcW w:w="993" w:type="dxa"/>
            <w:tcBorders>
              <w:top w:val="single" w:sz="4" w:space="0" w:color="auto"/>
              <w:left w:val="single" w:sz="4" w:space="0" w:color="auto"/>
              <w:bottom w:val="single" w:sz="4" w:space="0" w:color="auto"/>
              <w:right w:val="single" w:sz="4" w:space="0" w:color="auto"/>
            </w:tcBorders>
          </w:tcPr>
          <w:p w14:paraId="5787E9FC" w14:textId="528B6C62" w:rsidR="009551E9" w:rsidRDefault="009551E9" w:rsidP="009551E9">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283A39" w14:textId="6B8B5931" w:rsidR="009551E9" w:rsidRDefault="003C1AF7" w:rsidP="009551E9">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4E4FBB" w14:textId="5B9FDD9F" w:rsidR="009551E9" w:rsidRPr="002560DE" w:rsidRDefault="009551E9" w:rsidP="009551E9">
            <w:pPr>
              <w:pStyle w:val="TAL"/>
              <w:rPr>
                <w:rFonts w:cs="Arial"/>
                <w:sz w:val="16"/>
                <w:szCs w:val="16"/>
                <w:lang w:eastAsia="ja-JP"/>
              </w:rPr>
            </w:pPr>
            <w:r w:rsidRPr="002560DE">
              <w:rPr>
                <w:rFonts w:cs="Arial"/>
                <w:sz w:val="16"/>
                <w:szCs w:val="16"/>
                <w:lang w:eastAsia="ja-JP"/>
              </w:rPr>
              <w:t>None</w:t>
            </w:r>
          </w:p>
        </w:tc>
      </w:tr>
      <w:tr w:rsidR="009551E9" w:rsidRPr="00432C06" w14:paraId="4A179C6E"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8390263" w14:textId="06D8FFA1" w:rsidR="009551E9" w:rsidRDefault="009551E9" w:rsidP="009551E9">
            <w:pPr>
              <w:pStyle w:val="TAL"/>
              <w:rPr>
                <w:rFonts w:cs="Arial"/>
                <w:sz w:val="16"/>
              </w:rPr>
            </w:pPr>
            <w:r w:rsidRPr="00204BA5">
              <w:rPr>
                <w:rFonts w:cs="Arial"/>
                <w:sz w:val="16"/>
              </w:rPr>
              <w:t>DL_</w:t>
            </w:r>
            <w:r w:rsidRPr="00204BA5">
              <w:rPr>
                <w:rFonts w:cs="Arial" w:hint="eastAsia"/>
                <w:sz w:val="16"/>
              </w:rPr>
              <w:t>n41</w:t>
            </w:r>
            <w:r w:rsidRPr="00204BA5">
              <w:rPr>
                <w:rFonts w:cs="Arial"/>
                <w:sz w:val="16"/>
              </w:rPr>
              <w:t>(2</w:t>
            </w:r>
            <w:proofErr w:type="gramStart"/>
            <w:r w:rsidRPr="00204BA5">
              <w:rPr>
                <w:rFonts w:cs="Arial"/>
                <w:sz w:val="16"/>
              </w:rPr>
              <w:t>A)_</w:t>
            </w:r>
            <w:proofErr w:type="gramEnd"/>
            <w:r w:rsidRPr="00204BA5">
              <w:rPr>
                <w:rFonts w:cs="Arial"/>
                <w:sz w:val="16"/>
              </w:rPr>
              <w:t>UL</w:t>
            </w:r>
            <w:r>
              <w:rPr>
                <w:rFonts w:cs="Arial"/>
                <w:sz w:val="16"/>
              </w:rPr>
              <w:t>_</w:t>
            </w:r>
            <w:r w:rsidRPr="00204BA5">
              <w:rPr>
                <w:rFonts w:cs="Arial"/>
                <w:sz w:val="16"/>
              </w:rPr>
              <w:t>n41A</w:t>
            </w:r>
          </w:p>
        </w:tc>
        <w:tc>
          <w:tcPr>
            <w:tcW w:w="1054" w:type="dxa"/>
            <w:tcBorders>
              <w:top w:val="single" w:sz="4" w:space="0" w:color="auto"/>
              <w:left w:val="single" w:sz="4" w:space="0" w:color="auto"/>
              <w:bottom w:val="single" w:sz="4" w:space="0" w:color="auto"/>
              <w:right w:val="single" w:sz="4" w:space="0" w:color="auto"/>
            </w:tcBorders>
          </w:tcPr>
          <w:p w14:paraId="5E1D40AB" w14:textId="4DD38AE5" w:rsidR="009551E9" w:rsidRDefault="009551E9" w:rsidP="009551E9">
            <w:pPr>
              <w:pStyle w:val="TAL"/>
              <w:rPr>
                <w:rFonts w:cs="Arial"/>
                <w:sz w:val="16"/>
              </w:rPr>
            </w:pPr>
            <w:r w:rsidRPr="00372374">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2346C803" w14:textId="47845100" w:rsidR="009551E9" w:rsidRDefault="009551E9" w:rsidP="009551E9">
            <w:pPr>
              <w:pStyle w:val="TAL"/>
              <w:rPr>
                <w:rFonts w:eastAsia="PMingLiU" w:cs="Arial"/>
                <w:sz w:val="16"/>
                <w:szCs w:val="16"/>
                <w:lang w:eastAsia="zh-TW"/>
              </w:rPr>
            </w:pPr>
            <w:r w:rsidRPr="00204BA5">
              <w:rPr>
                <w:rFonts w:cs="Arial"/>
                <w:sz w:val="16"/>
              </w:rPr>
              <w:t>Liu Ye, Huawei</w:t>
            </w:r>
          </w:p>
        </w:tc>
        <w:tc>
          <w:tcPr>
            <w:tcW w:w="2551" w:type="dxa"/>
            <w:tcBorders>
              <w:top w:val="single" w:sz="4" w:space="0" w:color="auto"/>
              <w:left w:val="single" w:sz="4" w:space="0" w:color="auto"/>
              <w:bottom w:val="single" w:sz="4" w:space="0" w:color="auto"/>
              <w:right w:val="single" w:sz="4" w:space="0" w:color="auto"/>
            </w:tcBorders>
          </w:tcPr>
          <w:p w14:paraId="3DC3C2D2" w14:textId="485118E7" w:rsidR="009551E9" w:rsidRDefault="009551E9" w:rsidP="009551E9">
            <w:pPr>
              <w:pStyle w:val="TAL"/>
              <w:rPr>
                <w:rFonts w:cs="Arial"/>
                <w:sz w:val="16"/>
                <w:szCs w:val="16"/>
              </w:rPr>
            </w:pPr>
            <w:r w:rsidRPr="00445E29">
              <w:rPr>
                <w:rFonts w:cs="Arial"/>
                <w:sz w:val="16"/>
                <w:szCs w:val="16"/>
              </w:rPr>
              <w:t xml:space="preserve">38.716-01-01: </w:t>
            </w:r>
            <w:r w:rsidRPr="00B06312">
              <w:rPr>
                <w:rFonts w:cs="Arial"/>
                <w:sz w:val="16"/>
                <w:szCs w:val="16"/>
              </w:rPr>
              <w:t>R4-1816172</w:t>
            </w:r>
          </w:p>
          <w:p w14:paraId="6D73DBD3" w14:textId="1A15C191" w:rsidR="009551E9" w:rsidRPr="006065E3" w:rsidRDefault="009551E9" w:rsidP="009551E9">
            <w:pPr>
              <w:pStyle w:val="TAL"/>
              <w:rPr>
                <w:rFonts w:cs="Arial"/>
                <w:sz w:val="16"/>
                <w:szCs w:val="16"/>
              </w:rPr>
            </w:pPr>
            <w:r>
              <w:rPr>
                <w:rFonts w:cs="Arial"/>
                <w:sz w:val="16"/>
                <w:szCs w:val="16"/>
              </w:rPr>
              <w:t xml:space="preserve">38.101-1: </w:t>
            </w:r>
            <w:r w:rsidRPr="009F6598">
              <w:rPr>
                <w:rFonts w:cs="Arial"/>
                <w:sz w:val="16"/>
                <w:szCs w:val="16"/>
              </w:rPr>
              <w:t>R4-1815797</w:t>
            </w:r>
          </w:p>
        </w:tc>
        <w:tc>
          <w:tcPr>
            <w:tcW w:w="993" w:type="dxa"/>
            <w:tcBorders>
              <w:top w:val="single" w:sz="4" w:space="0" w:color="auto"/>
              <w:left w:val="single" w:sz="4" w:space="0" w:color="auto"/>
              <w:bottom w:val="single" w:sz="4" w:space="0" w:color="auto"/>
              <w:right w:val="single" w:sz="4" w:space="0" w:color="auto"/>
            </w:tcBorders>
          </w:tcPr>
          <w:p w14:paraId="10C52B76" w14:textId="4FAF91E5" w:rsidR="009551E9" w:rsidRDefault="009551E9" w:rsidP="009551E9">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210071" w14:textId="1B0077E5" w:rsidR="009551E9" w:rsidRDefault="003C1AF7" w:rsidP="009551E9">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81AE031" w14:textId="5A3ED3A7" w:rsidR="009551E9" w:rsidRDefault="009551E9" w:rsidP="009551E9">
            <w:pPr>
              <w:pStyle w:val="TAL"/>
              <w:rPr>
                <w:rFonts w:cs="Arial"/>
                <w:sz w:val="16"/>
                <w:szCs w:val="16"/>
                <w:lang w:eastAsia="ja-JP"/>
              </w:rPr>
            </w:pPr>
            <w:r>
              <w:rPr>
                <w:rFonts w:cs="Arial"/>
                <w:sz w:val="16"/>
                <w:szCs w:val="16"/>
                <w:lang w:eastAsia="ja-JP"/>
              </w:rPr>
              <w:t>None</w:t>
            </w:r>
          </w:p>
        </w:tc>
      </w:tr>
      <w:tr w:rsidR="009551E9" w:rsidRPr="00432C06" w14:paraId="4A9A1D49"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B40209" w14:textId="15625CF4" w:rsidR="009551E9" w:rsidRPr="00204BA5" w:rsidRDefault="009551E9" w:rsidP="009551E9">
            <w:pPr>
              <w:pStyle w:val="TAL"/>
              <w:rPr>
                <w:rFonts w:cs="Arial"/>
                <w:sz w:val="16"/>
              </w:rPr>
            </w:pPr>
            <w:r w:rsidRPr="00204BA5">
              <w:rPr>
                <w:rFonts w:cs="Arial"/>
                <w:sz w:val="16"/>
              </w:rPr>
              <w:t>DL_</w:t>
            </w:r>
            <w:r w:rsidRPr="00204BA5">
              <w:rPr>
                <w:rFonts w:cs="Arial" w:hint="eastAsia"/>
                <w:sz w:val="16"/>
              </w:rPr>
              <w:t>n41</w:t>
            </w:r>
            <w:r w:rsidRPr="00204BA5">
              <w:rPr>
                <w:rFonts w:cs="Arial"/>
                <w:sz w:val="16"/>
              </w:rPr>
              <w:t>(2</w:t>
            </w:r>
            <w:proofErr w:type="gramStart"/>
            <w:r w:rsidRPr="00204BA5">
              <w:rPr>
                <w:rFonts w:cs="Arial"/>
                <w:sz w:val="16"/>
              </w:rPr>
              <w:t>A)_</w:t>
            </w:r>
            <w:proofErr w:type="gramEnd"/>
            <w:r w:rsidRPr="00204BA5">
              <w:rPr>
                <w:rFonts w:cs="Arial"/>
                <w:sz w:val="16"/>
              </w:rPr>
              <w:t>UL</w:t>
            </w:r>
            <w:r>
              <w:rPr>
                <w:rFonts w:cs="Arial"/>
                <w:sz w:val="16"/>
              </w:rPr>
              <w:t>_</w:t>
            </w:r>
            <w:r w:rsidRPr="00204BA5">
              <w:rPr>
                <w:rFonts w:cs="Arial"/>
                <w:sz w:val="16"/>
              </w:rPr>
              <w:t>n41(2A)</w:t>
            </w:r>
          </w:p>
        </w:tc>
        <w:tc>
          <w:tcPr>
            <w:tcW w:w="1054" w:type="dxa"/>
            <w:tcBorders>
              <w:top w:val="single" w:sz="4" w:space="0" w:color="auto"/>
              <w:left w:val="single" w:sz="4" w:space="0" w:color="auto"/>
              <w:bottom w:val="single" w:sz="4" w:space="0" w:color="auto"/>
              <w:right w:val="single" w:sz="4" w:space="0" w:color="auto"/>
            </w:tcBorders>
          </w:tcPr>
          <w:p w14:paraId="2FBF0337" w14:textId="7994B189" w:rsidR="009551E9" w:rsidRPr="00372374" w:rsidRDefault="009551E9" w:rsidP="009551E9">
            <w:pPr>
              <w:pStyle w:val="TAL"/>
              <w:rPr>
                <w:rFonts w:cs="Arial"/>
                <w:sz w:val="16"/>
              </w:rPr>
            </w:pPr>
            <w:r w:rsidRPr="00372374">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4DEB16B1" w14:textId="586BDE1D" w:rsidR="009551E9" w:rsidRPr="00204BA5" w:rsidRDefault="009551E9" w:rsidP="009551E9">
            <w:pPr>
              <w:pStyle w:val="TAL"/>
              <w:rPr>
                <w:rFonts w:cs="Arial"/>
                <w:sz w:val="16"/>
              </w:rPr>
            </w:pPr>
            <w:r w:rsidRPr="00204BA5">
              <w:rPr>
                <w:rFonts w:cs="Arial"/>
                <w:sz w:val="16"/>
              </w:rPr>
              <w:t>Liu Ye, Huawei</w:t>
            </w:r>
          </w:p>
        </w:tc>
        <w:tc>
          <w:tcPr>
            <w:tcW w:w="2551" w:type="dxa"/>
            <w:tcBorders>
              <w:top w:val="single" w:sz="4" w:space="0" w:color="auto"/>
              <w:left w:val="single" w:sz="4" w:space="0" w:color="auto"/>
              <w:bottom w:val="single" w:sz="4" w:space="0" w:color="auto"/>
              <w:right w:val="single" w:sz="4" w:space="0" w:color="auto"/>
            </w:tcBorders>
          </w:tcPr>
          <w:p w14:paraId="4ED2699A" w14:textId="407901C9" w:rsidR="009551E9" w:rsidRPr="006065E3" w:rsidRDefault="00235CB2" w:rsidP="009551E9">
            <w:pPr>
              <w:pStyle w:val="TAL"/>
              <w:rPr>
                <w:rFonts w:cs="Arial"/>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92A28F6" w14:textId="5A583A34" w:rsidR="009551E9" w:rsidRDefault="009551E9" w:rsidP="009551E9">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1725469" w14:textId="39B55458" w:rsidR="009551E9" w:rsidRDefault="009551E9" w:rsidP="009551E9">
            <w:pPr>
              <w:pStyle w:val="TAL"/>
              <w:rPr>
                <w:rFonts w:cs="Arial"/>
                <w:sz w:val="16"/>
                <w:szCs w:val="16"/>
                <w:lang w:eastAsia="ja-JP"/>
              </w:rPr>
            </w:pPr>
            <w:r w:rsidRPr="007B7B4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A1D2179" w14:textId="2B0F00FA" w:rsidR="009551E9" w:rsidRDefault="001140AB" w:rsidP="009551E9">
            <w:pPr>
              <w:pStyle w:val="TAL"/>
              <w:rPr>
                <w:rFonts w:cs="Arial"/>
                <w:sz w:val="16"/>
                <w:szCs w:val="16"/>
                <w:lang w:eastAsia="ja-JP"/>
              </w:rPr>
            </w:pPr>
            <w:bookmarkStart w:id="1" w:name="_Hlk531063292"/>
            <w:r>
              <w:rPr>
                <w:rFonts w:cs="Arial"/>
                <w:sz w:val="16"/>
                <w:szCs w:val="16"/>
                <w:lang w:eastAsia="ja-JP"/>
              </w:rPr>
              <w:t xml:space="preserve">General requirements are </w:t>
            </w:r>
            <w:r w:rsidRPr="001140AB">
              <w:rPr>
                <w:rFonts w:cs="Arial"/>
                <w:sz w:val="16"/>
                <w:szCs w:val="16"/>
                <w:lang w:eastAsia="ja-JP"/>
              </w:rPr>
              <w:t>under study</w:t>
            </w:r>
            <w:bookmarkEnd w:id="1"/>
          </w:p>
        </w:tc>
      </w:tr>
      <w:tr w:rsidR="003C1AF7" w:rsidRPr="00432C06" w14:paraId="4CC1D3AD"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E73FD5C" w14:textId="4EEB3439" w:rsidR="003C1AF7" w:rsidRPr="00204BA5" w:rsidRDefault="003C1AF7" w:rsidP="003C1AF7">
            <w:pPr>
              <w:pStyle w:val="TAL"/>
              <w:rPr>
                <w:rFonts w:cs="Arial"/>
                <w:sz w:val="16"/>
              </w:rPr>
            </w:pPr>
            <w:r w:rsidRPr="001E297D">
              <w:rPr>
                <w:rFonts w:eastAsia="SimSun" w:cs="Arial"/>
                <w:sz w:val="16"/>
                <w:szCs w:val="16"/>
                <w:lang w:eastAsia="zh-CN"/>
              </w:rPr>
              <w:t>CA</w:t>
            </w:r>
            <w:r w:rsidRPr="001E297D">
              <w:rPr>
                <w:rFonts w:cs="Arial"/>
                <w:sz w:val="16"/>
                <w:szCs w:val="16"/>
                <w:lang w:eastAsia="ja-JP"/>
              </w:rPr>
              <w:t>_n258</w:t>
            </w:r>
            <w:r>
              <w:rPr>
                <w:rFonts w:cs="Arial"/>
                <w:sz w:val="16"/>
                <w:szCs w:val="16"/>
                <w:lang w:eastAsia="ja-JP"/>
              </w:rPr>
              <w:t>B</w:t>
            </w:r>
          </w:p>
        </w:tc>
        <w:tc>
          <w:tcPr>
            <w:tcW w:w="1054" w:type="dxa"/>
            <w:tcBorders>
              <w:top w:val="single" w:sz="4" w:space="0" w:color="auto"/>
              <w:left w:val="single" w:sz="4" w:space="0" w:color="auto"/>
              <w:bottom w:val="single" w:sz="4" w:space="0" w:color="auto"/>
              <w:right w:val="single" w:sz="4" w:space="0" w:color="auto"/>
            </w:tcBorders>
          </w:tcPr>
          <w:p w14:paraId="62CB6200" w14:textId="303F5223" w:rsidR="003C1AF7" w:rsidRPr="00372374" w:rsidRDefault="003C1AF7" w:rsidP="003C1AF7">
            <w:pPr>
              <w:pStyle w:val="TAL"/>
              <w:rPr>
                <w:rFonts w:cs="Arial"/>
                <w:sz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2F7B80F4" w14:textId="5EE1CE09" w:rsidR="003C1AF7" w:rsidRPr="00204BA5" w:rsidRDefault="003C1AF7" w:rsidP="003C1AF7">
            <w:pPr>
              <w:pStyle w:val="TAL"/>
              <w:rPr>
                <w:rFonts w:cs="Arial"/>
                <w:sz w:val="16"/>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2267BCEC" w14:textId="77777777" w:rsidR="003C1AF7" w:rsidRDefault="003C1AF7" w:rsidP="003C1AF7">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300EDA26" w14:textId="297960CB" w:rsidR="003C1AF7" w:rsidRPr="006065E3" w:rsidRDefault="003C1AF7" w:rsidP="003C1AF7">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4D39E8C" w14:textId="3C84441A"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5764A4A" w14:textId="7C513010" w:rsidR="003C1AF7" w:rsidRDefault="003C1AF7" w:rsidP="003C1AF7">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60C9BCD" w14:textId="199C27A9"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019F8BF3"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941710B" w14:textId="60C88B25" w:rsidR="003C1AF7" w:rsidRPr="001E297D" w:rsidRDefault="003C1AF7" w:rsidP="003C1AF7">
            <w:pPr>
              <w:pStyle w:val="TAL"/>
              <w:rPr>
                <w:rFonts w:eastAsia="SimSun" w:cs="Arial"/>
                <w:sz w:val="16"/>
                <w:szCs w:val="16"/>
                <w:lang w:eastAsia="zh-CN"/>
              </w:rPr>
            </w:pPr>
            <w:r w:rsidRPr="00BD4D9B">
              <w:rPr>
                <w:rFonts w:cs="Arial"/>
                <w:sz w:val="16"/>
                <w:szCs w:val="16"/>
                <w:lang w:eastAsia="ja-JP"/>
              </w:rPr>
              <w:t>CA_n258C</w:t>
            </w:r>
          </w:p>
        </w:tc>
        <w:tc>
          <w:tcPr>
            <w:tcW w:w="1054" w:type="dxa"/>
            <w:tcBorders>
              <w:top w:val="single" w:sz="4" w:space="0" w:color="auto"/>
              <w:left w:val="single" w:sz="4" w:space="0" w:color="auto"/>
              <w:bottom w:val="single" w:sz="4" w:space="0" w:color="auto"/>
              <w:right w:val="single" w:sz="4" w:space="0" w:color="auto"/>
            </w:tcBorders>
          </w:tcPr>
          <w:p w14:paraId="5E9A9C45" w14:textId="088EE82E" w:rsidR="003C1AF7" w:rsidRPr="001E297D" w:rsidRDefault="003C1AF7" w:rsidP="003C1AF7">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6C69E4D8" w14:textId="17AA0EE1" w:rsidR="003C1AF7" w:rsidRPr="001E297D" w:rsidRDefault="003C1AF7" w:rsidP="003C1AF7">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5071E846" w14:textId="77777777" w:rsidR="003C1AF7" w:rsidRDefault="003C1AF7" w:rsidP="003C1AF7">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357D343F" w14:textId="4BC34BE9" w:rsidR="003C1AF7" w:rsidRDefault="003C1AF7" w:rsidP="003C1AF7">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1F4A1F71" w14:textId="1034F189"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A5019F" w14:textId="1503A8AF" w:rsidR="003C1AF7" w:rsidRDefault="003C1AF7" w:rsidP="003C1AF7">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A3C2D38" w14:textId="03E48500"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1CD9A58E"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F99E745" w14:textId="64B1034A" w:rsidR="003C1AF7" w:rsidRPr="00BD4D9B" w:rsidRDefault="003C1AF7" w:rsidP="003C1AF7">
            <w:pPr>
              <w:pStyle w:val="TAL"/>
              <w:rPr>
                <w:rFonts w:cs="Arial"/>
                <w:sz w:val="16"/>
                <w:szCs w:val="16"/>
                <w:lang w:eastAsia="ja-JP"/>
              </w:rPr>
            </w:pPr>
            <w:r w:rsidRPr="00BD4D9B">
              <w:rPr>
                <w:rFonts w:cs="Arial"/>
                <w:sz w:val="16"/>
                <w:szCs w:val="16"/>
                <w:lang w:eastAsia="ja-JP"/>
              </w:rPr>
              <w:t>CA_n258D</w:t>
            </w:r>
          </w:p>
        </w:tc>
        <w:tc>
          <w:tcPr>
            <w:tcW w:w="1054" w:type="dxa"/>
            <w:tcBorders>
              <w:top w:val="single" w:sz="4" w:space="0" w:color="auto"/>
              <w:left w:val="single" w:sz="4" w:space="0" w:color="auto"/>
              <w:bottom w:val="single" w:sz="4" w:space="0" w:color="auto"/>
              <w:right w:val="single" w:sz="4" w:space="0" w:color="auto"/>
            </w:tcBorders>
          </w:tcPr>
          <w:p w14:paraId="4E4A2BCA" w14:textId="75D80B64" w:rsidR="003C1AF7" w:rsidRPr="001E297D" w:rsidRDefault="003C1AF7" w:rsidP="003C1AF7">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0E7EC99D" w14:textId="72099EE2" w:rsidR="003C1AF7" w:rsidRPr="001E297D" w:rsidRDefault="003C1AF7" w:rsidP="003C1AF7">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64319205" w14:textId="77777777" w:rsidR="003C1AF7" w:rsidRDefault="003C1AF7" w:rsidP="003C1AF7">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31094EB9" w14:textId="20634D1F" w:rsidR="003C1AF7" w:rsidRDefault="003C1AF7" w:rsidP="003C1AF7">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D1DDC02" w14:textId="136976EF"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D8E198A" w14:textId="4E893461" w:rsidR="003C1AF7" w:rsidRDefault="003C1AF7" w:rsidP="003C1AF7">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766A53" w14:textId="54024CB8"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34484C5D"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ABACBC" w14:textId="54A65883" w:rsidR="003C1AF7" w:rsidRPr="00BD4D9B" w:rsidRDefault="003C1AF7" w:rsidP="003C1AF7">
            <w:pPr>
              <w:pStyle w:val="TAL"/>
              <w:rPr>
                <w:rFonts w:cs="Arial"/>
                <w:sz w:val="16"/>
                <w:szCs w:val="16"/>
                <w:lang w:eastAsia="ja-JP"/>
              </w:rPr>
            </w:pPr>
            <w:r w:rsidRPr="00BD4D9B">
              <w:rPr>
                <w:rFonts w:cs="Arial"/>
                <w:sz w:val="16"/>
                <w:szCs w:val="16"/>
                <w:lang w:eastAsia="ja-JP"/>
              </w:rPr>
              <w:t>CA_n258E</w:t>
            </w:r>
          </w:p>
        </w:tc>
        <w:tc>
          <w:tcPr>
            <w:tcW w:w="1054" w:type="dxa"/>
            <w:tcBorders>
              <w:top w:val="single" w:sz="4" w:space="0" w:color="auto"/>
              <w:left w:val="single" w:sz="4" w:space="0" w:color="auto"/>
              <w:bottom w:val="single" w:sz="4" w:space="0" w:color="auto"/>
              <w:right w:val="single" w:sz="4" w:space="0" w:color="auto"/>
            </w:tcBorders>
          </w:tcPr>
          <w:p w14:paraId="270E9EE9" w14:textId="0C9E7EEF" w:rsidR="003C1AF7" w:rsidRPr="001E297D" w:rsidRDefault="003C1AF7" w:rsidP="003C1AF7">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76F318CC" w14:textId="76213970" w:rsidR="003C1AF7" w:rsidRPr="001E297D" w:rsidRDefault="003C1AF7" w:rsidP="003C1AF7">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5DF41994" w14:textId="77777777" w:rsidR="003C1AF7" w:rsidRDefault="003C1AF7" w:rsidP="003C1AF7">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670B473D" w14:textId="446F0DAF" w:rsidR="003C1AF7" w:rsidRDefault="003C1AF7" w:rsidP="003C1AF7">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6B8D630" w14:textId="77461EC9"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FDBFE8" w14:textId="4767E9B4" w:rsidR="003C1AF7" w:rsidRDefault="003C1AF7" w:rsidP="003C1AF7">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0B82AA2" w14:textId="28EF9719"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200E09DF"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FB9D1A2" w14:textId="559D7B77" w:rsidR="003C1AF7" w:rsidRPr="00BD4D9B" w:rsidRDefault="003C1AF7" w:rsidP="003C1AF7">
            <w:pPr>
              <w:pStyle w:val="TAL"/>
              <w:rPr>
                <w:rFonts w:cs="Arial"/>
                <w:sz w:val="16"/>
                <w:szCs w:val="16"/>
                <w:lang w:eastAsia="ja-JP"/>
              </w:rPr>
            </w:pPr>
            <w:r w:rsidRPr="00BD4D9B">
              <w:rPr>
                <w:rFonts w:cs="Arial"/>
                <w:sz w:val="16"/>
                <w:szCs w:val="16"/>
                <w:lang w:eastAsia="ja-JP"/>
              </w:rPr>
              <w:t>CA_n258F</w:t>
            </w:r>
          </w:p>
        </w:tc>
        <w:tc>
          <w:tcPr>
            <w:tcW w:w="1054" w:type="dxa"/>
            <w:tcBorders>
              <w:top w:val="single" w:sz="4" w:space="0" w:color="auto"/>
              <w:left w:val="single" w:sz="4" w:space="0" w:color="auto"/>
              <w:bottom w:val="single" w:sz="4" w:space="0" w:color="auto"/>
              <w:right w:val="single" w:sz="4" w:space="0" w:color="auto"/>
            </w:tcBorders>
          </w:tcPr>
          <w:p w14:paraId="46AC1AF4" w14:textId="15965AB3" w:rsidR="003C1AF7" w:rsidRPr="001E297D" w:rsidRDefault="003C1AF7" w:rsidP="003C1AF7">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5392DA15" w14:textId="73A568E8" w:rsidR="003C1AF7" w:rsidRPr="001E297D" w:rsidRDefault="003C1AF7" w:rsidP="003C1AF7">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1D6771AC" w14:textId="77777777" w:rsidR="003C1AF7" w:rsidRDefault="003C1AF7" w:rsidP="003C1AF7">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43C5307E" w14:textId="7DC79528" w:rsidR="003C1AF7" w:rsidRDefault="003C1AF7" w:rsidP="003C1AF7">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EE23BF1" w14:textId="0A846AB5"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229B84" w14:textId="7F91770B" w:rsidR="003C1AF7" w:rsidRDefault="003C1AF7" w:rsidP="003C1AF7">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B4E04E" w14:textId="7EA7EC9E"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0EA3ECB4"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2591119" w14:textId="41BC79F3" w:rsidR="003C1AF7" w:rsidRPr="00BD4D9B" w:rsidRDefault="003C1AF7" w:rsidP="003C1AF7">
            <w:pPr>
              <w:pStyle w:val="TAL"/>
              <w:rPr>
                <w:rFonts w:cs="Arial"/>
                <w:sz w:val="16"/>
                <w:szCs w:val="16"/>
                <w:lang w:eastAsia="ja-JP"/>
              </w:rPr>
            </w:pPr>
            <w:r w:rsidRPr="00BD4D9B">
              <w:rPr>
                <w:rFonts w:cs="Arial"/>
                <w:sz w:val="16"/>
                <w:szCs w:val="16"/>
                <w:lang w:eastAsia="ja-JP"/>
              </w:rPr>
              <w:t>CA_n258G</w:t>
            </w:r>
          </w:p>
        </w:tc>
        <w:tc>
          <w:tcPr>
            <w:tcW w:w="1054" w:type="dxa"/>
            <w:tcBorders>
              <w:top w:val="single" w:sz="4" w:space="0" w:color="auto"/>
              <w:left w:val="single" w:sz="4" w:space="0" w:color="auto"/>
              <w:bottom w:val="single" w:sz="4" w:space="0" w:color="auto"/>
              <w:right w:val="single" w:sz="4" w:space="0" w:color="auto"/>
            </w:tcBorders>
          </w:tcPr>
          <w:p w14:paraId="6DF1CF19" w14:textId="769F40D5" w:rsidR="003C1AF7" w:rsidRPr="001E297D" w:rsidRDefault="003C1AF7" w:rsidP="003C1AF7">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70A2E086" w14:textId="2BB689CA" w:rsidR="003C1AF7" w:rsidRPr="001E297D" w:rsidRDefault="003C1AF7" w:rsidP="003C1AF7">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795A6452" w14:textId="77777777" w:rsidR="003C1AF7" w:rsidRDefault="003C1AF7" w:rsidP="003C1AF7">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bookmarkStart w:id="2" w:name="_GoBack"/>
            <w:bookmarkEnd w:id="2"/>
          </w:p>
          <w:p w14:paraId="338C6AFE" w14:textId="70F30141" w:rsidR="003C1AF7" w:rsidRDefault="003C1AF7" w:rsidP="003C1AF7">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2CF164EC" w14:textId="0B2D5646"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B9729F" w14:textId="7025556A" w:rsidR="003C1AF7" w:rsidRDefault="003C1AF7" w:rsidP="003C1AF7">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C6F2324" w14:textId="4C6550DE"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382AE5F1"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0FEE792" w14:textId="60C4138F" w:rsidR="003C1AF7" w:rsidRPr="00BD4D9B" w:rsidRDefault="003C1AF7" w:rsidP="003C1AF7">
            <w:pPr>
              <w:pStyle w:val="TAL"/>
              <w:rPr>
                <w:rFonts w:cs="Arial"/>
                <w:sz w:val="16"/>
                <w:szCs w:val="16"/>
                <w:lang w:eastAsia="ja-JP"/>
              </w:rPr>
            </w:pPr>
            <w:r w:rsidRPr="00BD4D9B">
              <w:rPr>
                <w:rFonts w:cs="Arial"/>
                <w:sz w:val="16"/>
                <w:szCs w:val="16"/>
                <w:lang w:eastAsia="ja-JP"/>
              </w:rPr>
              <w:t>CA_n258H</w:t>
            </w:r>
          </w:p>
        </w:tc>
        <w:tc>
          <w:tcPr>
            <w:tcW w:w="1054" w:type="dxa"/>
            <w:tcBorders>
              <w:top w:val="single" w:sz="4" w:space="0" w:color="auto"/>
              <w:left w:val="single" w:sz="4" w:space="0" w:color="auto"/>
              <w:bottom w:val="single" w:sz="4" w:space="0" w:color="auto"/>
              <w:right w:val="single" w:sz="4" w:space="0" w:color="auto"/>
            </w:tcBorders>
          </w:tcPr>
          <w:p w14:paraId="2E06B2D8" w14:textId="5D2F39F3" w:rsidR="003C1AF7" w:rsidRPr="001E297D" w:rsidRDefault="003C1AF7" w:rsidP="003C1AF7">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5207C409" w14:textId="14D0C774" w:rsidR="003C1AF7" w:rsidRPr="001E297D" w:rsidRDefault="003C1AF7" w:rsidP="003C1AF7">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7F6A659A" w14:textId="77777777" w:rsidR="003C1AF7" w:rsidRDefault="003C1AF7" w:rsidP="003C1AF7">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0EF8769F" w14:textId="5BED7F01" w:rsidR="003C1AF7" w:rsidRDefault="003C1AF7" w:rsidP="003C1AF7">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CEB7412" w14:textId="65DC312F"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FD0CD3A" w14:textId="438E2E1B" w:rsidR="003C1AF7" w:rsidRDefault="003C1AF7" w:rsidP="003C1AF7">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85DF91F" w14:textId="00313A16"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3F113F30"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25E744" w14:textId="13B1E583" w:rsidR="003C1AF7" w:rsidRPr="00BD4D9B" w:rsidRDefault="003C1AF7" w:rsidP="003C1AF7">
            <w:pPr>
              <w:pStyle w:val="TAL"/>
              <w:rPr>
                <w:rFonts w:cs="Arial"/>
                <w:sz w:val="16"/>
                <w:szCs w:val="16"/>
                <w:lang w:eastAsia="ja-JP"/>
              </w:rPr>
            </w:pPr>
            <w:r w:rsidRPr="00BD4D9B">
              <w:rPr>
                <w:rFonts w:cs="Arial"/>
                <w:sz w:val="16"/>
                <w:szCs w:val="16"/>
                <w:lang w:eastAsia="ja-JP"/>
              </w:rPr>
              <w:t>CA_n258I</w:t>
            </w:r>
          </w:p>
        </w:tc>
        <w:tc>
          <w:tcPr>
            <w:tcW w:w="1054" w:type="dxa"/>
            <w:tcBorders>
              <w:top w:val="single" w:sz="4" w:space="0" w:color="auto"/>
              <w:left w:val="single" w:sz="4" w:space="0" w:color="auto"/>
              <w:bottom w:val="single" w:sz="4" w:space="0" w:color="auto"/>
              <w:right w:val="single" w:sz="4" w:space="0" w:color="auto"/>
            </w:tcBorders>
          </w:tcPr>
          <w:p w14:paraId="3D25D4B9" w14:textId="2ABE9A99" w:rsidR="003C1AF7" w:rsidRPr="001E297D" w:rsidRDefault="003C1AF7" w:rsidP="003C1AF7">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6F5E9FCF" w14:textId="2880620B" w:rsidR="003C1AF7" w:rsidRPr="001E297D" w:rsidRDefault="003C1AF7" w:rsidP="003C1AF7">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3FBCF8BE" w14:textId="77777777" w:rsidR="003C1AF7" w:rsidRDefault="003C1AF7" w:rsidP="003C1AF7">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1C25C9E7" w14:textId="3AB5BC2F" w:rsidR="003C1AF7" w:rsidRDefault="003C1AF7" w:rsidP="003C1AF7">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0BF6693" w14:textId="7B8E1356"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CF166D" w14:textId="48409112" w:rsidR="003C1AF7" w:rsidRDefault="003C1AF7" w:rsidP="003C1AF7">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9C4BB6" w14:textId="60AE41D2"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27300001"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3C1B92" w14:textId="777CEC58" w:rsidR="003C1AF7" w:rsidRPr="00BD4D9B" w:rsidRDefault="003C1AF7" w:rsidP="003C1AF7">
            <w:pPr>
              <w:pStyle w:val="TAL"/>
              <w:rPr>
                <w:rFonts w:cs="Arial"/>
                <w:sz w:val="16"/>
                <w:szCs w:val="16"/>
                <w:lang w:eastAsia="ja-JP"/>
              </w:rPr>
            </w:pPr>
            <w:r w:rsidRPr="00BD4D9B">
              <w:rPr>
                <w:rFonts w:cs="Arial"/>
                <w:sz w:val="16"/>
                <w:szCs w:val="16"/>
                <w:lang w:eastAsia="ja-JP"/>
              </w:rPr>
              <w:t>CA_n258J</w:t>
            </w:r>
          </w:p>
        </w:tc>
        <w:tc>
          <w:tcPr>
            <w:tcW w:w="1054" w:type="dxa"/>
            <w:tcBorders>
              <w:top w:val="single" w:sz="4" w:space="0" w:color="auto"/>
              <w:left w:val="single" w:sz="4" w:space="0" w:color="auto"/>
              <w:bottom w:val="single" w:sz="4" w:space="0" w:color="auto"/>
              <w:right w:val="single" w:sz="4" w:space="0" w:color="auto"/>
            </w:tcBorders>
          </w:tcPr>
          <w:p w14:paraId="2EFA8276" w14:textId="0E83DED6" w:rsidR="003C1AF7" w:rsidRPr="001E297D" w:rsidRDefault="003C1AF7" w:rsidP="003C1AF7">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5B6BBB36" w14:textId="603DFC9D" w:rsidR="003C1AF7" w:rsidRPr="001E297D" w:rsidRDefault="003C1AF7" w:rsidP="003C1AF7">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44FB7825" w14:textId="77777777" w:rsidR="003C1AF7" w:rsidRDefault="003C1AF7" w:rsidP="003C1AF7">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4EF9F85C" w14:textId="2DB006E6" w:rsidR="003C1AF7" w:rsidRDefault="003C1AF7" w:rsidP="003C1AF7">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6B9B0EB" w14:textId="181FEF0E"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C51CDB" w14:textId="51FD7EC8" w:rsidR="003C1AF7" w:rsidRDefault="003C1AF7" w:rsidP="003C1AF7">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F0F692" w14:textId="7ACB40E4"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5D2C1BCF"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A34D645" w14:textId="0033C1D3" w:rsidR="003C1AF7" w:rsidRPr="00BD4D9B" w:rsidRDefault="003C1AF7" w:rsidP="003C1AF7">
            <w:pPr>
              <w:pStyle w:val="TAL"/>
              <w:rPr>
                <w:rFonts w:cs="Arial"/>
                <w:sz w:val="16"/>
                <w:szCs w:val="16"/>
                <w:lang w:eastAsia="ja-JP"/>
              </w:rPr>
            </w:pPr>
            <w:r w:rsidRPr="00BD4D9B">
              <w:rPr>
                <w:rFonts w:cs="Arial"/>
                <w:sz w:val="16"/>
                <w:szCs w:val="16"/>
                <w:lang w:eastAsia="ja-JP"/>
              </w:rPr>
              <w:t>CA_n258K</w:t>
            </w:r>
          </w:p>
        </w:tc>
        <w:tc>
          <w:tcPr>
            <w:tcW w:w="1054" w:type="dxa"/>
            <w:tcBorders>
              <w:top w:val="single" w:sz="4" w:space="0" w:color="auto"/>
              <w:left w:val="single" w:sz="4" w:space="0" w:color="auto"/>
              <w:bottom w:val="single" w:sz="4" w:space="0" w:color="auto"/>
              <w:right w:val="single" w:sz="4" w:space="0" w:color="auto"/>
            </w:tcBorders>
          </w:tcPr>
          <w:p w14:paraId="780CC83D" w14:textId="5C9F6529" w:rsidR="003C1AF7" w:rsidRPr="001E297D" w:rsidRDefault="003C1AF7" w:rsidP="003C1AF7">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1D6ACEB0" w14:textId="4510EADA" w:rsidR="003C1AF7" w:rsidRPr="001E297D" w:rsidRDefault="003C1AF7" w:rsidP="003C1AF7">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78CEBB2F" w14:textId="77777777" w:rsidR="003C1AF7" w:rsidRDefault="003C1AF7" w:rsidP="003C1AF7">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2587F99A" w14:textId="2C0A989B" w:rsidR="003C1AF7" w:rsidRDefault="003C1AF7" w:rsidP="003C1AF7">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C7F3D3E" w14:textId="62855F0A"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5D6B7B" w14:textId="5EE1FB0C" w:rsidR="003C1AF7" w:rsidRDefault="003C1AF7" w:rsidP="003C1AF7">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2F1468B" w14:textId="47932F85"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73E14209"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B1B4DD1" w14:textId="23AF56EC" w:rsidR="003C1AF7" w:rsidRPr="00BD4D9B" w:rsidRDefault="003C1AF7" w:rsidP="003C1AF7">
            <w:pPr>
              <w:pStyle w:val="TAL"/>
              <w:rPr>
                <w:rFonts w:cs="Arial"/>
                <w:sz w:val="16"/>
                <w:szCs w:val="16"/>
                <w:lang w:eastAsia="ja-JP"/>
              </w:rPr>
            </w:pPr>
            <w:r w:rsidRPr="00BD4D9B">
              <w:rPr>
                <w:rFonts w:cs="Arial"/>
                <w:sz w:val="16"/>
                <w:szCs w:val="16"/>
                <w:lang w:eastAsia="ja-JP"/>
              </w:rPr>
              <w:t>CA_n258L</w:t>
            </w:r>
          </w:p>
        </w:tc>
        <w:tc>
          <w:tcPr>
            <w:tcW w:w="1054" w:type="dxa"/>
            <w:tcBorders>
              <w:top w:val="single" w:sz="4" w:space="0" w:color="auto"/>
              <w:left w:val="single" w:sz="4" w:space="0" w:color="auto"/>
              <w:bottom w:val="single" w:sz="4" w:space="0" w:color="auto"/>
              <w:right w:val="single" w:sz="4" w:space="0" w:color="auto"/>
            </w:tcBorders>
          </w:tcPr>
          <w:p w14:paraId="51850212" w14:textId="18A654C2" w:rsidR="003C1AF7" w:rsidRPr="001E297D" w:rsidRDefault="003C1AF7" w:rsidP="003C1AF7">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76AD60C0" w14:textId="350E828A" w:rsidR="003C1AF7" w:rsidRPr="001E297D" w:rsidRDefault="003C1AF7" w:rsidP="003C1AF7">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020997A8" w14:textId="77777777" w:rsidR="003C1AF7" w:rsidRDefault="003C1AF7" w:rsidP="003C1AF7">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74659B62" w14:textId="50CB1DD5" w:rsidR="003C1AF7" w:rsidRDefault="003C1AF7" w:rsidP="003C1AF7">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90705B2" w14:textId="7492DC34"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726AB0" w14:textId="374091C5" w:rsidR="003C1AF7" w:rsidRDefault="003C1AF7" w:rsidP="003C1AF7">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973A081" w14:textId="1BA0F1C0"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7A0DC971"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EB151E5" w14:textId="7DF5EABC" w:rsidR="003C1AF7" w:rsidRPr="00BD4D9B" w:rsidRDefault="003C1AF7" w:rsidP="003C1AF7">
            <w:pPr>
              <w:pStyle w:val="TAL"/>
              <w:rPr>
                <w:rFonts w:cs="Arial"/>
                <w:sz w:val="16"/>
                <w:szCs w:val="16"/>
                <w:lang w:eastAsia="ja-JP"/>
              </w:rPr>
            </w:pPr>
            <w:r w:rsidRPr="00BD4D9B">
              <w:rPr>
                <w:rFonts w:cs="Arial"/>
                <w:sz w:val="16"/>
                <w:szCs w:val="16"/>
                <w:lang w:eastAsia="ja-JP"/>
              </w:rPr>
              <w:t>CA_n258M</w:t>
            </w:r>
          </w:p>
        </w:tc>
        <w:tc>
          <w:tcPr>
            <w:tcW w:w="1054" w:type="dxa"/>
            <w:tcBorders>
              <w:top w:val="single" w:sz="4" w:space="0" w:color="auto"/>
              <w:left w:val="single" w:sz="4" w:space="0" w:color="auto"/>
              <w:bottom w:val="single" w:sz="4" w:space="0" w:color="auto"/>
              <w:right w:val="single" w:sz="4" w:space="0" w:color="auto"/>
            </w:tcBorders>
          </w:tcPr>
          <w:p w14:paraId="239FB4F4" w14:textId="5E3B23B5" w:rsidR="003C1AF7" w:rsidRPr="001E297D" w:rsidRDefault="003C1AF7" w:rsidP="003C1AF7">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40EDCABC" w14:textId="08B2BDB4" w:rsidR="003C1AF7" w:rsidRPr="001E297D" w:rsidRDefault="003C1AF7" w:rsidP="003C1AF7">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2D51A16B" w14:textId="77777777" w:rsidR="003C1AF7" w:rsidRDefault="003C1AF7" w:rsidP="003C1AF7">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7D875CD1" w14:textId="50C0B782" w:rsidR="003C1AF7" w:rsidRPr="00AF3C84" w:rsidRDefault="003C1AF7" w:rsidP="003C1AF7">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D00CBEA" w14:textId="08672639"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29BB1F1" w14:textId="7C57661C" w:rsidR="003C1AF7" w:rsidRDefault="003C1AF7" w:rsidP="003C1AF7">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A062D8A" w14:textId="3509E1BA"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390D025F"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99F3955" w14:textId="4320C8C8" w:rsidR="003C1AF7" w:rsidRPr="00BD4D9B" w:rsidRDefault="003C1AF7" w:rsidP="003C1AF7">
            <w:pPr>
              <w:pStyle w:val="TAL"/>
              <w:rPr>
                <w:rFonts w:cs="Arial"/>
                <w:sz w:val="16"/>
                <w:szCs w:val="16"/>
                <w:lang w:eastAsia="ja-JP"/>
              </w:rPr>
            </w:pPr>
            <w:r w:rsidRPr="00C31878">
              <w:rPr>
                <w:rFonts w:cs="Arial" w:hint="eastAsia"/>
                <w:sz w:val="16"/>
                <w:szCs w:val="16"/>
                <w:lang w:eastAsia="ja-JP"/>
              </w:rPr>
              <w:t>CA_n257G_</w:t>
            </w:r>
            <w:r w:rsidRPr="00C31878">
              <w:rPr>
                <w:rFonts w:cs="Arial"/>
                <w:sz w:val="16"/>
                <w:szCs w:val="16"/>
                <w:lang w:eastAsia="ja-JP"/>
              </w:rPr>
              <w:t>UL_</w:t>
            </w:r>
            <w:r w:rsidRPr="00C31878">
              <w:rPr>
                <w:rFonts w:cs="Arial" w:hint="eastAsia"/>
                <w:sz w:val="16"/>
                <w:szCs w:val="16"/>
                <w:lang w:eastAsia="ja-JP"/>
              </w:rPr>
              <w:t>n257G</w:t>
            </w:r>
          </w:p>
        </w:tc>
        <w:tc>
          <w:tcPr>
            <w:tcW w:w="1054" w:type="dxa"/>
            <w:tcBorders>
              <w:top w:val="single" w:sz="4" w:space="0" w:color="auto"/>
              <w:left w:val="single" w:sz="4" w:space="0" w:color="auto"/>
              <w:bottom w:val="single" w:sz="4" w:space="0" w:color="auto"/>
              <w:right w:val="single" w:sz="4" w:space="0" w:color="auto"/>
            </w:tcBorders>
          </w:tcPr>
          <w:p w14:paraId="1C6755E9" w14:textId="5BC38B6D" w:rsidR="003C1AF7" w:rsidRPr="001E297D" w:rsidRDefault="003C1AF7" w:rsidP="003C1AF7">
            <w:pPr>
              <w:pStyle w:val="TAL"/>
              <w:rPr>
                <w:rFonts w:cs="Arial"/>
                <w:sz w:val="16"/>
                <w:szCs w:val="16"/>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35791ED" w14:textId="77C8CE94" w:rsidR="003C1AF7" w:rsidRPr="001E297D" w:rsidRDefault="003C1AF7" w:rsidP="003C1AF7">
            <w:pPr>
              <w:pStyle w:val="TAL"/>
              <w:rPr>
                <w:rFonts w:cs="Arial"/>
                <w:color w:val="000000"/>
                <w:sz w:val="16"/>
                <w:szCs w:val="16"/>
                <w:lang w:val="en-US"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375CF406" w14:textId="141DF5CB" w:rsidR="003C1AF7" w:rsidRDefault="003C1AF7" w:rsidP="003C1AF7">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1186197A" w14:textId="040A6572" w:rsidR="003C1AF7" w:rsidRPr="00AF3C84" w:rsidRDefault="003C1AF7" w:rsidP="003C1AF7">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08C11C5" w14:textId="615704AC"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929219" w14:textId="3D6BC35E" w:rsidR="003C1AF7" w:rsidRDefault="003C1AF7" w:rsidP="003C1AF7">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9FBB9A0" w14:textId="5C32D9CC"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24A2480E"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77C44A4" w14:textId="00B2FA09" w:rsidR="003C1AF7" w:rsidRPr="00C31878" w:rsidRDefault="003C1AF7" w:rsidP="003C1AF7">
            <w:pPr>
              <w:pStyle w:val="TAL"/>
              <w:rPr>
                <w:rFonts w:cs="Arial"/>
                <w:sz w:val="16"/>
                <w:szCs w:val="16"/>
                <w:lang w:eastAsia="ja-JP"/>
              </w:rPr>
            </w:pPr>
            <w:r w:rsidRPr="00C31878">
              <w:rPr>
                <w:rFonts w:cs="Arial" w:hint="eastAsia"/>
                <w:sz w:val="16"/>
                <w:szCs w:val="16"/>
                <w:lang w:eastAsia="ja-JP"/>
              </w:rPr>
              <w:t>CA_n257H_</w:t>
            </w:r>
            <w:r w:rsidRPr="00C31878">
              <w:rPr>
                <w:rFonts w:cs="Arial"/>
                <w:sz w:val="16"/>
                <w:szCs w:val="16"/>
                <w:lang w:eastAsia="ja-JP"/>
              </w:rPr>
              <w:t>UL_</w:t>
            </w:r>
            <w:r w:rsidRPr="00C31878">
              <w:rPr>
                <w:rFonts w:cs="Arial" w:hint="eastAsia"/>
                <w:sz w:val="16"/>
                <w:szCs w:val="16"/>
                <w:lang w:eastAsia="ja-JP"/>
              </w:rPr>
              <w:t>n257G</w:t>
            </w:r>
          </w:p>
        </w:tc>
        <w:tc>
          <w:tcPr>
            <w:tcW w:w="1054" w:type="dxa"/>
            <w:tcBorders>
              <w:top w:val="single" w:sz="4" w:space="0" w:color="auto"/>
              <w:left w:val="single" w:sz="4" w:space="0" w:color="auto"/>
              <w:bottom w:val="single" w:sz="4" w:space="0" w:color="auto"/>
              <w:right w:val="single" w:sz="4" w:space="0" w:color="auto"/>
            </w:tcBorders>
          </w:tcPr>
          <w:p w14:paraId="2562276A" w14:textId="6D2EE08B" w:rsidR="003C1AF7" w:rsidRPr="00BB552B" w:rsidRDefault="003C1AF7" w:rsidP="003C1AF7">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18ECD32" w14:textId="3A6913F5" w:rsidR="003C1AF7" w:rsidRPr="00C31878" w:rsidRDefault="003C1AF7" w:rsidP="003C1AF7">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516B30E4" w14:textId="77777777" w:rsidR="003C1AF7" w:rsidRDefault="003C1AF7" w:rsidP="003C1AF7">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1E62E024" w14:textId="183F805C" w:rsidR="003C1AF7" w:rsidRPr="00C31878" w:rsidRDefault="003C1AF7" w:rsidP="003C1AF7">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23D8AE9" w14:textId="25DA40E0"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E06F193" w14:textId="35AD3040" w:rsidR="003C1AF7" w:rsidRDefault="003C1AF7" w:rsidP="003C1AF7">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B6E6195" w14:textId="762B88C6"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34EDBED7"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FF64C67" w14:textId="1FBF079D" w:rsidR="003C1AF7" w:rsidRPr="00C31878" w:rsidRDefault="003C1AF7" w:rsidP="003C1AF7">
            <w:pPr>
              <w:pStyle w:val="TAL"/>
              <w:rPr>
                <w:rFonts w:cs="Arial"/>
                <w:sz w:val="16"/>
                <w:szCs w:val="16"/>
                <w:lang w:eastAsia="ja-JP"/>
              </w:rPr>
            </w:pPr>
            <w:r w:rsidRPr="00C31878">
              <w:rPr>
                <w:rFonts w:cs="Arial" w:hint="eastAsia"/>
                <w:sz w:val="16"/>
                <w:szCs w:val="16"/>
                <w:lang w:eastAsia="ja-JP"/>
              </w:rPr>
              <w:t>CA_n257H_</w:t>
            </w:r>
            <w:r w:rsidRPr="00C31878">
              <w:rPr>
                <w:rFonts w:cs="Arial"/>
                <w:sz w:val="16"/>
                <w:szCs w:val="16"/>
                <w:lang w:eastAsia="ja-JP"/>
              </w:rPr>
              <w:t>UL_</w:t>
            </w:r>
            <w:r w:rsidRPr="00C31878">
              <w:rPr>
                <w:rFonts w:cs="Arial" w:hint="eastAsia"/>
                <w:sz w:val="16"/>
                <w:szCs w:val="16"/>
                <w:lang w:eastAsia="ja-JP"/>
              </w:rPr>
              <w:t>n257H</w:t>
            </w:r>
          </w:p>
        </w:tc>
        <w:tc>
          <w:tcPr>
            <w:tcW w:w="1054" w:type="dxa"/>
            <w:tcBorders>
              <w:top w:val="single" w:sz="4" w:space="0" w:color="auto"/>
              <w:left w:val="single" w:sz="4" w:space="0" w:color="auto"/>
              <w:bottom w:val="single" w:sz="4" w:space="0" w:color="auto"/>
              <w:right w:val="single" w:sz="4" w:space="0" w:color="auto"/>
            </w:tcBorders>
          </w:tcPr>
          <w:p w14:paraId="26DDFCC9" w14:textId="7E93CCC7" w:rsidR="003C1AF7" w:rsidRPr="00BB552B" w:rsidRDefault="003C1AF7" w:rsidP="003C1AF7">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D377E1E" w14:textId="0723D7B9" w:rsidR="003C1AF7" w:rsidRPr="00C31878" w:rsidRDefault="003C1AF7" w:rsidP="003C1AF7">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572C019E" w14:textId="77777777" w:rsidR="003C1AF7" w:rsidRDefault="003C1AF7" w:rsidP="003C1AF7">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44EE093C" w14:textId="4E46ED14"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AE50F72" w14:textId="7F2B0824"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8E81A6" w14:textId="190619EB" w:rsidR="003C1AF7" w:rsidRDefault="003C1AF7" w:rsidP="003C1AF7">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109340" w14:textId="3FE32702"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22CE7407"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1BA88F1" w14:textId="6545FC98" w:rsidR="003C1AF7" w:rsidRPr="00C31878" w:rsidRDefault="003C1AF7" w:rsidP="003C1AF7">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n257G</w:t>
            </w:r>
          </w:p>
        </w:tc>
        <w:tc>
          <w:tcPr>
            <w:tcW w:w="1054" w:type="dxa"/>
            <w:tcBorders>
              <w:top w:val="single" w:sz="4" w:space="0" w:color="auto"/>
              <w:left w:val="single" w:sz="4" w:space="0" w:color="auto"/>
              <w:bottom w:val="single" w:sz="4" w:space="0" w:color="auto"/>
              <w:right w:val="single" w:sz="4" w:space="0" w:color="auto"/>
            </w:tcBorders>
          </w:tcPr>
          <w:p w14:paraId="5C2464A2" w14:textId="48F83B12" w:rsidR="003C1AF7" w:rsidRPr="00BB552B" w:rsidRDefault="003C1AF7" w:rsidP="003C1AF7">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B3587F2" w14:textId="75FEF1EF" w:rsidR="003C1AF7" w:rsidRPr="00C31878" w:rsidRDefault="003C1AF7" w:rsidP="003C1AF7">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1201FA93" w14:textId="77777777" w:rsidR="003C1AF7" w:rsidRDefault="003C1AF7" w:rsidP="003C1AF7">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4FAD3ABC" w14:textId="70F698DD"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3B326D2" w14:textId="085C5996"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E52F0A" w14:textId="6048777F" w:rsidR="003C1AF7" w:rsidRDefault="003C1AF7" w:rsidP="003C1AF7">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54A69EC" w14:textId="5625E705"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0F4B0556"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38A2ECA" w14:textId="4C18779A" w:rsidR="003C1AF7" w:rsidRPr="00C31878" w:rsidRDefault="003C1AF7" w:rsidP="003C1AF7">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n257H</w:t>
            </w:r>
          </w:p>
        </w:tc>
        <w:tc>
          <w:tcPr>
            <w:tcW w:w="1054" w:type="dxa"/>
            <w:tcBorders>
              <w:top w:val="single" w:sz="4" w:space="0" w:color="auto"/>
              <w:left w:val="single" w:sz="4" w:space="0" w:color="auto"/>
              <w:bottom w:val="single" w:sz="4" w:space="0" w:color="auto"/>
              <w:right w:val="single" w:sz="4" w:space="0" w:color="auto"/>
            </w:tcBorders>
          </w:tcPr>
          <w:p w14:paraId="6731A3FE" w14:textId="61B13419" w:rsidR="003C1AF7" w:rsidRPr="00BB552B" w:rsidRDefault="003C1AF7" w:rsidP="003C1AF7">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66D3258" w14:textId="66288529" w:rsidR="003C1AF7" w:rsidRPr="00C31878" w:rsidRDefault="003C1AF7" w:rsidP="003C1AF7">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3F5350B8" w14:textId="77777777" w:rsidR="003C1AF7" w:rsidRDefault="003C1AF7" w:rsidP="003C1AF7">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56314976" w14:textId="7A4C7530"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BDC187F" w14:textId="071CA122"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5A497CF" w14:textId="156B97C9" w:rsidR="003C1AF7" w:rsidRDefault="003C1AF7" w:rsidP="003C1AF7">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60813F" w14:textId="6B05EB3B"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1970AADD"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DA55035" w14:textId="1257A97E" w:rsidR="003C1AF7" w:rsidRPr="00C31878" w:rsidRDefault="003C1AF7" w:rsidP="003C1AF7">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n257I</w:t>
            </w:r>
          </w:p>
        </w:tc>
        <w:tc>
          <w:tcPr>
            <w:tcW w:w="1054" w:type="dxa"/>
            <w:tcBorders>
              <w:top w:val="single" w:sz="4" w:space="0" w:color="auto"/>
              <w:left w:val="single" w:sz="4" w:space="0" w:color="auto"/>
              <w:bottom w:val="single" w:sz="4" w:space="0" w:color="auto"/>
              <w:right w:val="single" w:sz="4" w:space="0" w:color="auto"/>
            </w:tcBorders>
          </w:tcPr>
          <w:p w14:paraId="6A02CA4F" w14:textId="480E0C02" w:rsidR="003C1AF7" w:rsidRPr="00BB552B" w:rsidRDefault="003C1AF7" w:rsidP="003C1AF7">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818165D" w14:textId="5DEF7C45" w:rsidR="003C1AF7" w:rsidRPr="00C31878" w:rsidRDefault="003C1AF7" w:rsidP="003C1AF7">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6238A42D" w14:textId="77777777" w:rsidR="003C1AF7" w:rsidRDefault="003C1AF7" w:rsidP="003C1AF7">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1F1EA336" w14:textId="31FF485C"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56815A5" w14:textId="5D1E2002"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1362A3" w14:textId="3E9DA97F" w:rsidR="003C1AF7" w:rsidRDefault="003C1AF7" w:rsidP="003C1AF7">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BBDF41" w14:textId="1C72BEBF"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066B663E"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73158B" w14:textId="613E0F98" w:rsidR="003C1AF7" w:rsidRPr="00C31878" w:rsidRDefault="003C1AF7" w:rsidP="003C1AF7">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w:t>
            </w:r>
            <w:r w:rsidRPr="00C31878">
              <w:rPr>
                <w:rFonts w:cs="Arial"/>
                <w:sz w:val="16"/>
                <w:szCs w:val="16"/>
                <w:lang w:eastAsia="ja-JP"/>
              </w:rPr>
              <w:t>G</w:t>
            </w:r>
          </w:p>
        </w:tc>
        <w:tc>
          <w:tcPr>
            <w:tcW w:w="1054" w:type="dxa"/>
            <w:tcBorders>
              <w:top w:val="single" w:sz="4" w:space="0" w:color="auto"/>
              <w:left w:val="single" w:sz="4" w:space="0" w:color="auto"/>
              <w:bottom w:val="single" w:sz="4" w:space="0" w:color="auto"/>
              <w:right w:val="single" w:sz="4" w:space="0" w:color="auto"/>
            </w:tcBorders>
          </w:tcPr>
          <w:p w14:paraId="0D0E46CC" w14:textId="24E92777" w:rsidR="003C1AF7" w:rsidRPr="00BB552B" w:rsidRDefault="003C1AF7" w:rsidP="003C1AF7">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7BEB6A7" w14:textId="1F9BD3A1" w:rsidR="003C1AF7" w:rsidRPr="00C31878" w:rsidRDefault="003C1AF7" w:rsidP="003C1AF7">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2987CE7C" w14:textId="77777777" w:rsidR="003C1AF7" w:rsidRDefault="003C1AF7" w:rsidP="003C1AF7">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6A722DDC" w14:textId="5A093573"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956413D" w14:textId="790C7170"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D11A5B7" w14:textId="593165AE" w:rsidR="003C1AF7" w:rsidRDefault="003C1AF7" w:rsidP="003C1AF7">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90F2E2D" w14:textId="663C27AE"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621C781A"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21CE95" w14:textId="2B7D1A9D" w:rsidR="003C1AF7" w:rsidRPr="00254588" w:rsidRDefault="003C1AF7" w:rsidP="003C1AF7">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n257H</w:t>
            </w:r>
          </w:p>
        </w:tc>
        <w:tc>
          <w:tcPr>
            <w:tcW w:w="1054" w:type="dxa"/>
            <w:tcBorders>
              <w:top w:val="single" w:sz="4" w:space="0" w:color="auto"/>
              <w:left w:val="single" w:sz="4" w:space="0" w:color="auto"/>
              <w:bottom w:val="single" w:sz="4" w:space="0" w:color="auto"/>
              <w:right w:val="single" w:sz="4" w:space="0" w:color="auto"/>
            </w:tcBorders>
          </w:tcPr>
          <w:p w14:paraId="70FEEBB0" w14:textId="02931086" w:rsidR="003C1AF7" w:rsidRPr="00BB552B" w:rsidRDefault="003C1AF7" w:rsidP="003C1AF7">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EA4BCAA" w14:textId="5EED8379" w:rsidR="003C1AF7" w:rsidRPr="00C31878" w:rsidRDefault="003C1AF7" w:rsidP="003C1AF7">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2E5464C7" w14:textId="77777777" w:rsidR="003C1AF7" w:rsidRDefault="003C1AF7" w:rsidP="003C1AF7">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10E6BE2C" w14:textId="76AB04A0"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F1A4D8F" w14:textId="2CCB223E"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1E7444" w14:textId="19DCA8D8" w:rsidR="003C1AF7" w:rsidRDefault="003C1AF7" w:rsidP="003C1AF7">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E5F1E5C" w14:textId="3A274936"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72C48AA6"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5054C64" w14:textId="7907E68E" w:rsidR="003C1AF7" w:rsidRPr="00C31878" w:rsidRDefault="003C1AF7" w:rsidP="003C1AF7">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n257I</w:t>
            </w:r>
          </w:p>
        </w:tc>
        <w:tc>
          <w:tcPr>
            <w:tcW w:w="1054" w:type="dxa"/>
            <w:tcBorders>
              <w:top w:val="single" w:sz="4" w:space="0" w:color="auto"/>
              <w:left w:val="single" w:sz="4" w:space="0" w:color="auto"/>
              <w:bottom w:val="single" w:sz="4" w:space="0" w:color="auto"/>
              <w:right w:val="single" w:sz="4" w:space="0" w:color="auto"/>
            </w:tcBorders>
          </w:tcPr>
          <w:p w14:paraId="3750497B" w14:textId="3F24D74A" w:rsidR="003C1AF7" w:rsidRPr="00BB552B" w:rsidRDefault="003C1AF7" w:rsidP="003C1AF7">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E1FD385" w14:textId="0363F58C" w:rsidR="003C1AF7" w:rsidRPr="00C31878" w:rsidRDefault="003C1AF7" w:rsidP="003C1AF7">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19DD6244" w14:textId="77777777" w:rsidR="003C1AF7" w:rsidRDefault="003C1AF7" w:rsidP="003C1AF7">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46025501" w14:textId="5D0F9328"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283F056" w14:textId="1030776F"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A7FF6F" w14:textId="3D633C4A" w:rsidR="003C1AF7" w:rsidRDefault="003C1AF7" w:rsidP="003C1AF7">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FF509E" w14:textId="17345052"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14651005"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37C7949" w14:textId="04244A31" w:rsidR="003C1AF7" w:rsidRPr="00C31878" w:rsidRDefault="003C1AF7" w:rsidP="003C1AF7">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n257J</w:t>
            </w:r>
          </w:p>
        </w:tc>
        <w:tc>
          <w:tcPr>
            <w:tcW w:w="1054" w:type="dxa"/>
            <w:tcBorders>
              <w:top w:val="single" w:sz="4" w:space="0" w:color="auto"/>
              <w:left w:val="single" w:sz="4" w:space="0" w:color="auto"/>
              <w:bottom w:val="single" w:sz="4" w:space="0" w:color="auto"/>
              <w:right w:val="single" w:sz="4" w:space="0" w:color="auto"/>
            </w:tcBorders>
          </w:tcPr>
          <w:p w14:paraId="1945CAE6" w14:textId="7F3EDA04" w:rsidR="003C1AF7" w:rsidRPr="00BB552B" w:rsidRDefault="003C1AF7" w:rsidP="003C1AF7">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585AA2E" w14:textId="293ECFB4" w:rsidR="003C1AF7" w:rsidRPr="00C31878" w:rsidRDefault="003C1AF7" w:rsidP="003C1AF7">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398D582C" w14:textId="77777777" w:rsidR="003C1AF7" w:rsidRDefault="003C1AF7" w:rsidP="003C1AF7">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13DE6B46" w14:textId="7E7C6660"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6C6179F" w14:textId="4CFA0685"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8851BA3" w14:textId="37FEF5EB" w:rsidR="003C1AF7" w:rsidRDefault="003C1AF7" w:rsidP="003C1AF7">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581ECC4" w14:textId="56EEF11B"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43327788"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A4E185B" w14:textId="0220749A" w:rsidR="003C1AF7" w:rsidRPr="00C31878" w:rsidRDefault="003C1AF7" w:rsidP="003C1AF7">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w:t>
            </w:r>
            <w:r w:rsidRPr="00C31878">
              <w:rPr>
                <w:rFonts w:cs="Arial"/>
                <w:sz w:val="16"/>
                <w:szCs w:val="16"/>
                <w:lang w:eastAsia="ja-JP"/>
              </w:rPr>
              <w:t>G</w:t>
            </w:r>
          </w:p>
        </w:tc>
        <w:tc>
          <w:tcPr>
            <w:tcW w:w="1054" w:type="dxa"/>
            <w:tcBorders>
              <w:top w:val="single" w:sz="4" w:space="0" w:color="auto"/>
              <w:left w:val="single" w:sz="4" w:space="0" w:color="auto"/>
              <w:bottom w:val="single" w:sz="4" w:space="0" w:color="auto"/>
              <w:right w:val="single" w:sz="4" w:space="0" w:color="auto"/>
            </w:tcBorders>
          </w:tcPr>
          <w:p w14:paraId="01094F20" w14:textId="3225E368" w:rsidR="003C1AF7" w:rsidRPr="00BB552B" w:rsidRDefault="003C1AF7" w:rsidP="003C1AF7">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D2D3FF6" w14:textId="7291CDBE" w:rsidR="003C1AF7" w:rsidRPr="00C31878" w:rsidRDefault="003C1AF7" w:rsidP="003C1AF7">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05705B47" w14:textId="77777777" w:rsidR="003C1AF7" w:rsidRDefault="003C1AF7" w:rsidP="003C1AF7">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2BFBA932" w14:textId="426A6392"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096A686" w14:textId="27A46BAE"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7F47D5" w14:textId="19CD428D" w:rsidR="003C1AF7" w:rsidRDefault="003C1AF7" w:rsidP="003C1AF7">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3F3989C" w14:textId="16DCA762"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11B3160C"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C96B56" w14:textId="1E61761F" w:rsidR="003C1AF7" w:rsidRPr="00C31878" w:rsidRDefault="003C1AF7" w:rsidP="003C1AF7">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n257H</w:t>
            </w:r>
          </w:p>
        </w:tc>
        <w:tc>
          <w:tcPr>
            <w:tcW w:w="1054" w:type="dxa"/>
            <w:tcBorders>
              <w:top w:val="single" w:sz="4" w:space="0" w:color="auto"/>
              <w:left w:val="single" w:sz="4" w:space="0" w:color="auto"/>
              <w:bottom w:val="single" w:sz="4" w:space="0" w:color="auto"/>
              <w:right w:val="single" w:sz="4" w:space="0" w:color="auto"/>
            </w:tcBorders>
          </w:tcPr>
          <w:p w14:paraId="32277CEA" w14:textId="1BFD39BD" w:rsidR="003C1AF7" w:rsidRPr="00BB552B" w:rsidRDefault="003C1AF7" w:rsidP="003C1AF7">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FEFD91A" w14:textId="5C9CBD28" w:rsidR="003C1AF7" w:rsidRPr="00C31878" w:rsidRDefault="003C1AF7" w:rsidP="003C1AF7">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067ABB66" w14:textId="77777777" w:rsidR="003C1AF7" w:rsidRDefault="003C1AF7" w:rsidP="003C1AF7">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1F6887D9" w14:textId="2D73E5FD"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8305BAA" w14:textId="2A0E05FD"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2393557" w14:textId="099DCEBB" w:rsidR="003C1AF7" w:rsidRDefault="003C1AF7" w:rsidP="003C1AF7">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7C0275E" w14:textId="1A79B263"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46BCBD49"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DB20D99" w14:textId="51B6789A" w:rsidR="003C1AF7" w:rsidRPr="00C31878" w:rsidRDefault="003C1AF7" w:rsidP="003C1AF7">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n257I</w:t>
            </w:r>
          </w:p>
        </w:tc>
        <w:tc>
          <w:tcPr>
            <w:tcW w:w="1054" w:type="dxa"/>
            <w:tcBorders>
              <w:top w:val="single" w:sz="4" w:space="0" w:color="auto"/>
              <w:left w:val="single" w:sz="4" w:space="0" w:color="auto"/>
              <w:bottom w:val="single" w:sz="4" w:space="0" w:color="auto"/>
              <w:right w:val="single" w:sz="4" w:space="0" w:color="auto"/>
            </w:tcBorders>
          </w:tcPr>
          <w:p w14:paraId="62C0A85B" w14:textId="603D990A" w:rsidR="003C1AF7" w:rsidRPr="00BB552B" w:rsidRDefault="003C1AF7" w:rsidP="003C1AF7">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4079BFB" w14:textId="36250075" w:rsidR="003C1AF7" w:rsidRPr="00C31878" w:rsidRDefault="003C1AF7" w:rsidP="003C1AF7">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524ADBA6" w14:textId="77777777" w:rsidR="003C1AF7" w:rsidRDefault="003C1AF7" w:rsidP="003C1AF7">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02F79566" w14:textId="1CD946C0"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F2B19C8" w14:textId="49BD4C2B"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89028B" w14:textId="470C61C7" w:rsidR="003C1AF7" w:rsidRDefault="003C1AF7" w:rsidP="003C1AF7">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A338D34" w14:textId="276FDD84"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0D03B1D1"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4C14FDB" w14:textId="61C96714" w:rsidR="003C1AF7" w:rsidRPr="00C31878" w:rsidRDefault="003C1AF7" w:rsidP="003C1AF7">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n257J</w:t>
            </w:r>
          </w:p>
        </w:tc>
        <w:tc>
          <w:tcPr>
            <w:tcW w:w="1054" w:type="dxa"/>
            <w:tcBorders>
              <w:top w:val="single" w:sz="4" w:space="0" w:color="auto"/>
              <w:left w:val="single" w:sz="4" w:space="0" w:color="auto"/>
              <w:bottom w:val="single" w:sz="4" w:space="0" w:color="auto"/>
              <w:right w:val="single" w:sz="4" w:space="0" w:color="auto"/>
            </w:tcBorders>
          </w:tcPr>
          <w:p w14:paraId="772166F0" w14:textId="06846766" w:rsidR="003C1AF7" w:rsidRPr="00BB552B" w:rsidRDefault="003C1AF7" w:rsidP="003C1AF7">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776F1FB" w14:textId="207F7492" w:rsidR="003C1AF7" w:rsidRPr="00C31878" w:rsidRDefault="003C1AF7" w:rsidP="003C1AF7">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567BE640" w14:textId="77777777" w:rsidR="003C1AF7" w:rsidRDefault="003C1AF7" w:rsidP="003C1AF7">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092E2080" w14:textId="6A3D0F6C"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9A17AB5" w14:textId="0991E7CC"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ED5209" w14:textId="1BA04151" w:rsidR="003C1AF7" w:rsidRDefault="003C1AF7" w:rsidP="003C1AF7">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5710CC4" w14:textId="7D3239A1"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6F718626"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8AA742B" w14:textId="71344687" w:rsidR="003C1AF7" w:rsidRPr="00C31878" w:rsidRDefault="003C1AF7" w:rsidP="003C1AF7">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n257K</w:t>
            </w:r>
          </w:p>
        </w:tc>
        <w:tc>
          <w:tcPr>
            <w:tcW w:w="1054" w:type="dxa"/>
            <w:tcBorders>
              <w:top w:val="single" w:sz="4" w:space="0" w:color="auto"/>
              <w:left w:val="single" w:sz="4" w:space="0" w:color="auto"/>
              <w:bottom w:val="single" w:sz="4" w:space="0" w:color="auto"/>
              <w:right w:val="single" w:sz="4" w:space="0" w:color="auto"/>
            </w:tcBorders>
          </w:tcPr>
          <w:p w14:paraId="3E379B98" w14:textId="7D82AA71" w:rsidR="003C1AF7" w:rsidRPr="00BB552B" w:rsidRDefault="003C1AF7" w:rsidP="003C1AF7">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658E75D" w14:textId="18D1A591" w:rsidR="003C1AF7" w:rsidRPr="00C31878" w:rsidRDefault="003C1AF7" w:rsidP="003C1AF7">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223616F2" w14:textId="77777777" w:rsidR="003C1AF7" w:rsidRDefault="003C1AF7" w:rsidP="003C1AF7">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4BB0D01F" w14:textId="101B14F0"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92D207C" w14:textId="0AD9E175"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3440C1D" w14:textId="263E8EC2" w:rsidR="003C1AF7" w:rsidRDefault="003C1AF7" w:rsidP="003C1AF7">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9190EC" w14:textId="32DEF2AF"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23560981"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C1E07F4" w14:textId="36B7653E" w:rsidR="003C1AF7" w:rsidRPr="00C31878" w:rsidRDefault="003C1AF7" w:rsidP="003C1AF7">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n257G</w:t>
            </w:r>
          </w:p>
        </w:tc>
        <w:tc>
          <w:tcPr>
            <w:tcW w:w="1054" w:type="dxa"/>
            <w:tcBorders>
              <w:top w:val="single" w:sz="4" w:space="0" w:color="auto"/>
              <w:left w:val="single" w:sz="4" w:space="0" w:color="auto"/>
              <w:bottom w:val="single" w:sz="4" w:space="0" w:color="auto"/>
              <w:right w:val="single" w:sz="4" w:space="0" w:color="auto"/>
            </w:tcBorders>
          </w:tcPr>
          <w:p w14:paraId="0724012C" w14:textId="34B3CB06" w:rsidR="003C1AF7" w:rsidRPr="00BB552B" w:rsidRDefault="003C1AF7" w:rsidP="003C1AF7">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B4DAD2F" w14:textId="7080744D" w:rsidR="003C1AF7" w:rsidRPr="00C31878" w:rsidRDefault="003C1AF7" w:rsidP="003C1AF7">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79FEF88D" w14:textId="77777777" w:rsidR="003C1AF7" w:rsidRDefault="003C1AF7" w:rsidP="003C1AF7">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3DF9A064" w14:textId="4592305C"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2C8AFEA3" w14:textId="2E10DFE5"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5772AD" w14:textId="59C5354E" w:rsidR="003C1AF7" w:rsidRDefault="003C1AF7" w:rsidP="003C1AF7">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4D75149" w14:textId="77F9CE2D"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42A56725"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22B614" w14:textId="5E72DE37" w:rsidR="003C1AF7" w:rsidRPr="00C31878" w:rsidRDefault="003C1AF7" w:rsidP="003C1AF7">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n257H</w:t>
            </w:r>
          </w:p>
        </w:tc>
        <w:tc>
          <w:tcPr>
            <w:tcW w:w="1054" w:type="dxa"/>
            <w:tcBorders>
              <w:top w:val="single" w:sz="4" w:space="0" w:color="auto"/>
              <w:left w:val="single" w:sz="4" w:space="0" w:color="auto"/>
              <w:bottom w:val="single" w:sz="4" w:space="0" w:color="auto"/>
              <w:right w:val="single" w:sz="4" w:space="0" w:color="auto"/>
            </w:tcBorders>
          </w:tcPr>
          <w:p w14:paraId="20B00844" w14:textId="77C3D3C5" w:rsidR="003C1AF7" w:rsidRPr="00BB552B" w:rsidRDefault="003C1AF7" w:rsidP="003C1AF7">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C39DADE" w14:textId="2EA02D12" w:rsidR="003C1AF7" w:rsidRPr="00C31878" w:rsidRDefault="003C1AF7" w:rsidP="003C1AF7">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14560C12" w14:textId="77777777" w:rsidR="003C1AF7" w:rsidRDefault="003C1AF7" w:rsidP="003C1AF7">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728E3908" w14:textId="4419CF6D"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52EE58F" w14:textId="45678EC8"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3299052" w14:textId="37460573" w:rsidR="003C1AF7" w:rsidRDefault="003C1AF7" w:rsidP="003C1AF7">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C924672" w14:textId="37DF2EBE"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5DED0FB8"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B286780" w14:textId="6A80F975" w:rsidR="003C1AF7" w:rsidRPr="00C31878" w:rsidRDefault="003C1AF7" w:rsidP="003C1AF7">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n257I</w:t>
            </w:r>
          </w:p>
        </w:tc>
        <w:tc>
          <w:tcPr>
            <w:tcW w:w="1054" w:type="dxa"/>
            <w:tcBorders>
              <w:top w:val="single" w:sz="4" w:space="0" w:color="auto"/>
              <w:left w:val="single" w:sz="4" w:space="0" w:color="auto"/>
              <w:bottom w:val="single" w:sz="4" w:space="0" w:color="auto"/>
              <w:right w:val="single" w:sz="4" w:space="0" w:color="auto"/>
            </w:tcBorders>
          </w:tcPr>
          <w:p w14:paraId="28175DFC" w14:textId="70EEE1C1" w:rsidR="003C1AF7" w:rsidRPr="00BB552B" w:rsidRDefault="003C1AF7" w:rsidP="003C1AF7">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37D6723" w14:textId="1757AAAB" w:rsidR="003C1AF7" w:rsidRPr="00C31878" w:rsidRDefault="003C1AF7" w:rsidP="003C1AF7">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2D376DFA" w14:textId="77777777" w:rsidR="003C1AF7" w:rsidRDefault="003C1AF7" w:rsidP="003C1AF7">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1CEA7459" w14:textId="4282E071"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97E2A82" w14:textId="0810FE87"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831B590" w14:textId="3F148A7C" w:rsidR="003C1AF7" w:rsidRDefault="003C1AF7" w:rsidP="003C1AF7">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0F2437" w14:textId="3AAD967C"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026A630D"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A805F96" w14:textId="46668C1D" w:rsidR="003C1AF7" w:rsidRPr="00C31878" w:rsidRDefault="003C1AF7" w:rsidP="003C1AF7">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n257J</w:t>
            </w:r>
          </w:p>
        </w:tc>
        <w:tc>
          <w:tcPr>
            <w:tcW w:w="1054" w:type="dxa"/>
            <w:tcBorders>
              <w:top w:val="single" w:sz="4" w:space="0" w:color="auto"/>
              <w:left w:val="single" w:sz="4" w:space="0" w:color="auto"/>
              <w:bottom w:val="single" w:sz="4" w:space="0" w:color="auto"/>
              <w:right w:val="single" w:sz="4" w:space="0" w:color="auto"/>
            </w:tcBorders>
          </w:tcPr>
          <w:p w14:paraId="79DFAEA4" w14:textId="671A1CB0" w:rsidR="003C1AF7" w:rsidRPr="00BB552B" w:rsidRDefault="003C1AF7" w:rsidP="003C1AF7">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53BCFC7" w14:textId="6FCB68D9" w:rsidR="003C1AF7" w:rsidRPr="00C31878" w:rsidRDefault="003C1AF7" w:rsidP="003C1AF7">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31E939FA" w14:textId="77777777" w:rsidR="003C1AF7" w:rsidRDefault="003C1AF7" w:rsidP="003C1AF7">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329EC50F" w14:textId="5B61E703"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FFA9A08" w14:textId="3072D3F0"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BF3E69F" w14:textId="460470BE" w:rsidR="003C1AF7" w:rsidRDefault="003C1AF7" w:rsidP="003C1AF7">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6E320B3" w14:textId="73B96483"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59942A92"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5ED9B43" w14:textId="243214A2" w:rsidR="003C1AF7" w:rsidRPr="00C31878" w:rsidRDefault="003C1AF7" w:rsidP="003C1AF7">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n257K</w:t>
            </w:r>
          </w:p>
        </w:tc>
        <w:tc>
          <w:tcPr>
            <w:tcW w:w="1054" w:type="dxa"/>
            <w:tcBorders>
              <w:top w:val="single" w:sz="4" w:space="0" w:color="auto"/>
              <w:left w:val="single" w:sz="4" w:space="0" w:color="auto"/>
              <w:bottom w:val="single" w:sz="4" w:space="0" w:color="auto"/>
              <w:right w:val="single" w:sz="4" w:space="0" w:color="auto"/>
            </w:tcBorders>
          </w:tcPr>
          <w:p w14:paraId="576A1582" w14:textId="304E4C6A" w:rsidR="003C1AF7" w:rsidRPr="00BB552B" w:rsidRDefault="003C1AF7" w:rsidP="003C1AF7">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BC7F099" w14:textId="46D655E0" w:rsidR="003C1AF7" w:rsidRPr="00C31878" w:rsidRDefault="003C1AF7" w:rsidP="003C1AF7">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55E84AF6" w14:textId="77777777" w:rsidR="003C1AF7" w:rsidRDefault="003C1AF7" w:rsidP="003C1AF7">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6065E549" w14:textId="4B909649"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01A1B34" w14:textId="2A51E084"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4927321" w14:textId="6A5DB768" w:rsidR="003C1AF7" w:rsidRDefault="003C1AF7" w:rsidP="003C1AF7">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1579FA4" w14:textId="15FFCF30"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7E44E4BD"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79F472" w14:textId="34082045" w:rsidR="003C1AF7" w:rsidRPr="00C31878" w:rsidRDefault="003C1AF7" w:rsidP="003C1AF7">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n257L</w:t>
            </w:r>
          </w:p>
        </w:tc>
        <w:tc>
          <w:tcPr>
            <w:tcW w:w="1054" w:type="dxa"/>
            <w:tcBorders>
              <w:top w:val="single" w:sz="4" w:space="0" w:color="auto"/>
              <w:left w:val="single" w:sz="4" w:space="0" w:color="auto"/>
              <w:bottom w:val="single" w:sz="4" w:space="0" w:color="auto"/>
              <w:right w:val="single" w:sz="4" w:space="0" w:color="auto"/>
            </w:tcBorders>
          </w:tcPr>
          <w:p w14:paraId="66A38923" w14:textId="36CAC96A" w:rsidR="003C1AF7" w:rsidRPr="00BB552B" w:rsidRDefault="003C1AF7" w:rsidP="003C1AF7">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AD0E7BF" w14:textId="1C9DB2E3" w:rsidR="003C1AF7" w:rsidRPr="00C31878" w:rsidRDefault="003C1AF7" w:rsidP="003C1AF7">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7919A17D" w14:textId="77777777" w:rsidR="003C1AF7" w:rsidRDefault="003C1AF7" w:rsidP="003C1AF7">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2B5750AC" w14:textId="6755208F"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FBE987F" w14:textId="11BC10E0"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ED1AF3" w14:textId="6A8E5CD4" w:rsidR="003C1AF7" w:rsidRDefault="003C1AF7" w:rsidP="003C1AF7">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C2FBBCF" w14:textId="0BE633E2"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64F6A02C"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BD06D60" w14:textId="646BAF32" w:rsidR="003C1AF7" w:rsidRPr="00C31878" w:rsidRDefault="003C1AF7" w:rsidP="003C1AF7">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n257G</w:t>
            </w:r>
          </w:p>
        </w:tc>
        <w:tc>
          <w:tcPr>
            <w:tcW w:w="1054" w:type="dxa"/>
            <w:tcBorders>
              <w:top w:val="single" w:sz="4" w:space="0" w:color="auto"/>
              <w:left w:val="single" w:sz="4" w:space="0" w:color="auto"/>
              <w:bottom w:val="single" w:sz="4" w:space="0" w:color="auto"/>
              <w:right w:val="single" w:sz="4" w:space="0" w:color="auto"/>
            </w:tcBorders>
          </w:tcPr>
          <w:p w14:paraId="3600F928" w14:textId="122CEAA2" w:rsidR="003C1AF7" w:rsidRPr="00BB552B" w:rsidRDefault="003C1AF7" w:rsidP="003C1AF7">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E6341FB" w14:textId="6031F7AE" w:rsidR="003C1AF7" w:rsidRPr="00C31878" w:rsidRDefault="003C1AF7" w:rsidP="003C1AF7">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35A4E6A7" w14:textId="77777777" w:rsidR="003C1AF7" w:rsidRDefault="003C1AF7" w:rsidP="003C1AF7">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20E71AD8" w14:textId="12316598"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CFD9015" w14:textId="19611030"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8D57A4" w14:textId="0291B956" w:rsidR="003C1AF7" w:rsidRDefault="003C1AF7" w:rsidP="003C1AF7">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767D22A" w14:textId="6DD3C952"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2CE0567E"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333E747" w14:textId="3562DF77" w:rsidR="003C1AF7" w:rsidRPr="00C31878" w:rsidRDefault="003C1AF7" w:rsidP="003C1AF7">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n257H</w:t>
            </w:r>
          </w:p>
        </w:tc>
        <w:tc>
          <w:tcPr>
            <w:tcW w:w="1054" w:type="dxa"/>
            <w:tcBorders>
              <w:top w:val="single" w:sz="4" w:space="0" w:color="auto"/>
              <w:left w:val="single" w:sz="4" w:space="0" w:color="auto"/>
              <w:bottom w:val="single" w:sz="4" w:space="0" w:color="auto"/>
              <w:right w:val="single" w:sz="4" w:space="0" w:color="auto"/>
            </w:tcBorders>
          </w:tcPr>
          <w:p w14:paraId="693C63FC" w14:textId="2D239AD8" w:rsidR="003C1AF7" w:rsidRPr="00BB552B" w:rsidRDefault="003C1AF7" w:rsidP="003C1AF7">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CD4A88B" w14:textId="49F8164D" w:rsidR="003C1AF7" w:rsidRPr="00C31878" w:rsidRDefault="003C1AF7" w:rsidP="003C1AF7">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0C13324B" w14:textId="77777777" w:rsidR="003C1AF7" w:rsidRDefault="003C1AF7" w:rsidP="003C1AF7">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1552A8DA" w14:textId="577D11F4"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1F246A32" w14:textId="70DF3FC7"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0AC014" w14:textId="61581C46" w:rsidR="003C1AF7" w:rsidRDefault="003C1AF7" w:rsidP="003C1AF7">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7796C8" w14:textId="46272093"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61A65154"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D0A250" w14:textId="448AF1CF" w:rsidR="003C1AF7" w:rsidRPr="00C31878" w:rsidRDefault="003C1AF7" w:rsidP="003C1AF7">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n257I</w:t>
            </w:r>
          </w:p>
        </w:tc>
        <w:tc>
          <w:tcPr>
            <w:tcW w:w="1054" w:type="dxa"/>
            <w:tcBorders>
              <w:top w:val="single" w:sz="4" w:space="0" w:color="auto"/>
              <w:left w:val="single" w:sz="4" w:space="0" w:color="auto"/>
              <w:bottom w:val="single" w:sz="4" w:space="0" w:color="auto"/>
              <w:right w:val="single" w:sz="4" w:space="0" w:color="auto"/>
            </w:tcBorders>
          </w:tcPr>
          <w:p w14:paraId="78EFCD99" w14:textId="216B7A6D" w:rsidR="003C1AF7" w:rsidRPr="00BB552B" w:rsidRDefault="003C1AF7" w:rsidP="003C1AF7">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2AF4E0F" w14:textId="3344747A" w:rsidR="003C1AF7" w:rsidRPr="00C31878" w:rsidRDefault="003C1AF7" w:rsidP="003C1AF7">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47CEFA5F" w14:textId="77777777" w:rsidR="003C1AF7" w:rsidRDefault="003C1AF7" w:rsidP="003C1AF7">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3A526972" w14:textId="6A67E1FB"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6A405A5" w14:textId="66197D45"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794C81" w14:textId="4B9FF9D8" w:rsidR="003C1AF7" w:rsidRDefault="003C1AF7" w:rsidP="003C1AF7">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178C83C" w14:textId="22F3E05A"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5066A64B"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EFF2A52" w14:textId="0D066311" w:rsidR="003C1AF7" w:rsidRPr="00C31878" w:rsidRDefault="003C1AF7" w:rsidP="003C1AF7">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n257J</w:t>
            </w:r>
          </w:p>
        </w:tc>
        <w:tc>
          <w:tcPr>
            <w:tcW w:w="1054" w:type="dxa"/>
            <w:tcBorders>
              <w:top w:val="single" w:sz="4" w:space="0" w:color="auto"/>
              <w:left w:val="single" w:sz="4" w:space="0" w:color="auto"/>
              <w:bottom w:val="single" w:sz="4" w:space="0" w:color="auto"/>
              <w:right w:val="single" w:sz="4" w:space="0" w:color="auto"/>
            </w:tcBorders>
          </w:tcPr>
          <w:p w14:paraId="5E076315" w14:textId="49133228" w:rsidR="003C1AF7" w:rsidRPr="00BB552B" w:rsidRDefault="003C1AF7" w:rsidP="003C1AF7">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C70F305" w14:textId="0077FE1B" w:rsidR="003C1AF7" w:rsidRPr="00C31878" w:rsidRDefault="003C1AF7" w:rsidP="003C1AF7">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2E55415C" w14:textId="77777777" w:rsidR="003C1AF7" w:rsidRDefault="003C1AF7" w:rsidP="003C1AF7">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7427F136" w14:textId="17B944D6"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B5DA21F" w14:textId="00F29712"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2162B2" w14:textId="76397F5B" w:rsidR="003C1AF7" w:rsidRDefault="003C1AF7" w:rsidP="003C1AF7">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D3FB91" w14:textId="36DA495D"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7A17C25E"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7A8B721" w14:textId="7C8881E3" w:rsidR="003C1AF7" w:rsidRPr="00C31878" w:rsidRDefault="003C1AF7" w:rsidP="003C1AF7">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n257K</w:t>
            </w:r>
          </w:p>
        </w:tc>
        <w:tc>
          <w:tcPr>
            <w:tcW w:w="1054" w:type="dxa"/>
            <w:tcBorders>
              <w:top w:val="single" w:sz="4" w:space="0" w:color="auto"/>
              <w:left w:val="single" w:sz="4" w:space="0" w:color="auto"/>
              <w:bottom w:val="single" w:sz="4" w:space="0" w:color="auto"/>
              <w:right w:val="single" w:sz="4" w:space="0" w:color="auto"/>
            </w:tcBorders>
          </w:tcPr>
          <w:p w14:paraId="0E862F3A" w14:textId="1BEBD77B" w:rsidR="003C1AF7" w:rsidRPr="00BB552B" w:rsidRDefault="003C1AF7" w:rsidP="003C1AF7">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CCE8D6D" w14:textId="41B64075" w:rsidR="003C1AF7" w:rsidRPr="00C31878" w:rsidRDefault="003C1AF7" w:rsidP="003C1AF7">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39927420" w14:textId="77777777" w:rsidR="003C1AF7" w:rsidRDefault="003C1AF7" w:rsidP="003C1AF7">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2B1461C5" w14:textId="427DB3CF"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7F78DDF" w14:textId="6F3D4ABA"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0A6C8A" w14:textId="6D59BB78" w:rsidR="003C1AF7" w:rsidRDefault="003C1AF7" w:rsidP="003C1AF7">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DF2E3BE" w14:textId="5315E655"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4D5A231D"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0FB1881" w14:textId="16020001" w:rsidR="003C1AF7" w:rsidRPr="00C31878" w:rsidRDefault="003C1AF7" w:rsidP="003C1AF7">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n257L</w:t>
            </w:r>
          </w:p>
        </w:tc>
        <w:tc>
          <w:tcPr>
            <w:tcW w:w="1054" w:type="dxa"/>
            <w:tcBorders>
              <w:top w:val="single" w:sz="4" w:space="0" w:color="auto"/>
              <w:left w:val="single" w:sz="4" w:space="0" w:color="auto"/>
              <w:bottom w:val="single" w:sz="4" w:space="0" w:color="auto"/>
              <w:right w:val="single" w:sz="4" w:space="0" w:color="auto"/>
            </w:tcBorders>
          </w:tcPr>
          <w:p w14:paraId="2BE7E834" w14:textId="65C6F27D" w:rsidR="003C1AF7" w:rsidRPr="00BB552B" w:rsidRDefault="003C1AF7" w:rsidP="003C1AF7">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AC3D679" w14:textId="1C51943B" w:rsidR="003C1AF7" w:rsidRPr="00C31878" w:rsidRDefault="003C1AF7" w:rsidP="003C1AF7">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6B67F146" w14:textId="77777777" w:rsidR="003C1AF7" w:rsidRDefault="003C1AF7" w:rsidP="003C1AF7">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4607DA04" w14:textId="0DA00BE9"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643A13F" w14:textId="0A3239ED"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8DC6E6" w14:textId="2B4327B0" w:rsidR="003C1AF7" w:rsidRDefault="003C1AF7" w:rsidP="003C1AF7">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9145DAA" w14:textId="416E4867"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71B89431"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D4A1D93" w14:textId="511A0992" w:rsidR="003C1AF7" w:rsidRPr="00C31878" w:rsidRDefault="003C1AF7" w:rsidP="003C1AF7">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n257M</w:t>
            </w:r>
          </w:p>
        </w:tc>
        <w:tc>
          <w:tcPr>
            <w:tcW w:w="1054" w:type="dxa"/>
            <w:tcBorders>
              <w:top w:val="single" w:sz="4" w:space="0" w:color="auto"/>
              <w:left w:val="single" w:sz="4" w:space="0" w:color="auto"/>
              <w:bottom w:val="single" w:sz="4" w:space="0" w:color="auto"/>
              <w:right w:val="single" w:sz="4" w:space="0" w:color="auto"/>
            </w:tcBorders>
          </w:tcPr>
          <w:p w14:paraId="4F5D7003" w14:textId="6EEE03EC" w:rsidR="003C1AF7" w:rsidRPr="00BB552B" w:rsidRDefault="003C1AF7" w:rsidP="003C1AF7">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E9EF43D" w14:textId="3C19656D" w:rsidR="003C1AF7" w:rsidRPr="00C31878" w:rsidRDefault="003C1AF7" w:rsidP="003C1AF7">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4FF59853" w14:textId="77777777" w:rsidR="003C1AF7" w:rsidRDefault="003C1AF7" w:rsidP="003C1AF7">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430C9722" w14:textId="1BE18837"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50EDE6C" w14:textId="3EDC5C94"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677C4BB" w14:textId="6BE14071" w:rsidR="003C1AF7" w:rsidRDefault="003C1AF7" w:rsidP="003C1AF7">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BC2F833" w14:textId="56DB09DF"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3730524C" w14:textId="77777777" w:rsidTr="00A12BEF">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909774" w14:textId="1DEA7B49" w:rsidR="003C1AF7" w:rsidRPr="00C31878" w:rsidRDefault="003C1AF7" w:rsidP="003C1AF7">
            <w:pPr>
              <w:pStyle w:val="TAL"/>
              <w:rPr>
                <w:rFonts w:cs="Arial"/>
                <w:sz w:val="16"/>
                <w:szCs w:val="16"/>
                <w:lang w:eastAsia="ja-JP"/>
              </w:rPr>
            </w:pPr>
            <w:r w:rsidRPr="00F51FD0">
              <w:rPr>
                <w:rFonts w:cs="Arial"/>
                <w:sz w:val="16"/>
                <w:szCs w:val="16"/>
                <w:lang w:eastAsia="ja-JP"/>
              </w:rPr>
              <w:t>CA_n260(5A)</w:t>
            </w:r>
          </w:p>
        </w:tc>
        <w:tc>
          <w:tcPr>
            <w:tcW w:w="1054" w:type="dxa"/>
            <w:tcBorders>
              <w:top w:val="single" w:sz="4" w:space="0" w:color="auto"/>
              <w:left w:val="single" w:sz="4" w:space="0" w:color="auto"/>
              <w:bottom w:val="single" w:sz="4" w:space="0" w:color="auto"/>
              <w:right w:val="single" w:sz="4" w:space="0" w:color="auto"/>
            </w:tcBorders>
          </w:tcPr>
          <w:p w14:paraId="790F1900" w14:textId="47885624" w:rsidR="003C1AF7" w:rsidRPr="00BB552B" w:rsidRDefault="003C1AF7" w:rsidP="003C1AF7">
            <w:pPr>
              <w:pStyle w:val="TAL"/>
              <w:rPr>
                <w:rFonts w:cs="Arial"/>
                <w:sz w:val="16"/>
                <w:szCs w:val="16"/>
                <w:lang w:eastAsia="ja-JP"/>
              </w:rPr>
            </w:pPr>
            <w:r w:rsidRPr="00F51FD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33F095D" w14:textId="545D8CE0" w:rsidR="003C1AF7" w:rsidRPr="00C31878" w:rsidRDefault="003C1AF7" w:rsidP="003C1AF7">
            <w:pPr>
              <w:pStyle w:val="TAL"/>
              <w:rPr>
                <w:rFonts w:cs="Arial"/>
                <w:sz w:val="16"/>
                <w:szCs w:val="16"/>
                <w:lang w:eastAsia="ja-JP"/>
              </w:rPr>
            </w:pPr>
            <w:r w:rsidRPr="00F51FD0">
              <w:rPr>
                <w:rFonts w:cs="Arial"/>
                <w:sz w:val="16"/>
                <w:szCs w:val="16"/>
                <w:lang w:eastAsia="ja-JP"/>
              </w:rPr>
              <w:t>Marc Grant, AT&amp;T</w:t>
            </w:r>
          </w:p>
        </w:tc>
        <w:tc>
          <w:tcPr>
            <w:tcW w:w="2551" w:type="dxa"/>
            <w:tcBorders>
              <w:top w:val="single" w:sz="4" w:space="0" w:color="auto"/>
              <w:left w:val="single" w:sz="4" w:space="0" w:color="auto"/>
              <w:bottom w:val="single" w:sz="4" w:space="0" w:color="auto"/>
              <w:right w:val="single" w:sz="4" w:space="0" w:color="auto"/>
            </w:tcBorders>
          </w:tcPr>
          <w:p w14:paraId="06860613" w14:textId="77777777" w:rsidR="003C1AF7" w:rsidRDefault="003C1AF7" w:rsidP="003C1AF7">
            <w:pPr>
              <w:pStyle w:val="TAL"/>
              <w:rPr>
                <w:rFonts w:cs="Arial"/>
                <w:sz w:val="16"/>
                <w:szCs w:val="16"/>
              </w:rPr>
            </w:pPr>
            <w:r w:rsidRPr="006065E3">
              <w:rPr>
                <w:rFonts w:cs="Arial"/>
                <w:sz w:val="16"/>
                <w:szCs w:val="16"/>
              </w:rPr>
              <w:t>38.716-01-01: R4-1811441</w:t>
            </w:r>
          </w:p>
          <w:p w14:paraId="34571212" w14:textId="5EA3C4CB"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B5D1BDA" w14:textId="44D5FC9E"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022F79" w14:textId="244F9C06" w:rsidR="003C1AF7" w:rsidRDefault="003C1AF7" w:rsidP="003C1AF7">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4E3EE0E" w14:textId="6CE44ECE"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3059D657" w14:textId="77777777" w:rsidTr="00A12BEF">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6408EFA" w14:textId="0180A173" w:rsidR="003C1AF7" w:rsidRPr="00F51FD0" w:rsidRDefault="003C1AF7" w:rsidP="003C1AF7">
            <w:pPr>
              <w:pStyle w:val="TAL"/>
              <w:rPr>
                <w:rFonts w:cs="Arial"/>
                <w:sz w:val="16"/>
                <w:szCs w:val="16"/>
                <w:lang w:eastAsia="ja-JP"/>
              </w:rPr>
            </w:pPr>
            <w:r w:rsidRPr="00F51FD0">
              <w:rPr>
                <w:rFonts w:cs="Arial"/>
                <w:sz w:val="16"/>
                <w:szCs w:val="16"/>
                <w:lang w:eastAsia="ja-JP"/>
              </w:rPr>
              <w:t>CA_n260(6A)</w:t>
            </w:r>
          </w:p>
        </w:tc>
        <w:tc>
          <w:tcPr>
            <w:tcW w:w="1054" w:type="dxa"/>
            <w:tcBorders>
              <w:top w:val="single" w:sz="4" w:space="0" w:color="auto"/>
              <w:left w:val="single" w:sz="4" w:space="0" w:color="auto"/>
              <w:bottom w:val="single" w:sz="4" w:space="0" w:color="auto"/>
              <w:right w:val="single" w:sz="4" w:space="0" w:color="auto"/>
            </w:tcBorders>
          </w:tcPr>
          <w:p w14:paraId="75B9B055" w14:textId="3EBE6416" w:rsidR="003C1AF7" w:rsidRPr="00F51FD0" w:rsidRDefault="003C1AF7" w:rsidP="003C1AF7">
            <w:pPr>
              <w:pStyle w:val="TAL"/>
              <w:rPr>
                <w:rFonts w:cs="Arial"/>
                <w:sz w:val="16"/>
                <w:szCs w:val="16"/>
                <w:lang w:eastAsia="ja-JP"/>
              </w:rPr>
            </w:pPr>
            <w:r w:rsidRPr="00F51FD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FAEB0D3" w14:textId="29127962" w:rsidR="003C1AF7" w:rsidRPr="00F51FD0" w:rsidRDefault="003C1AF7" w:rsidP="003C1AF7">
            <w:pPr>
              <w:pStyle w:val="TAL"/>
              <w:rPr>
                <w:rFonts w:cs="Arial"/>
                <w:sz w:val="16"/>
                <w:szCs w:val="16"/>
                <w:lang w:eastAsia="ja-JP"/>
              </w:rPr>
            </w:pPr>
            <w:r w:rsidRPr="00F51FD0">
              <w:rPr>
                <w:rFonts w:cs="Arial"/>
                <w:sz w:val="16"/>
                <w:szCs w:val="16"/>
                <w:lang w:eastAsia="ja-JP"/>
              </w:rPr>
              <w:t>Marc Grant, AT&amp;T</w:t>
            </w:r>
          </w:p>
        </w:tc>
        <w:tc>
          <w:tcPr>
            <w:tcW w:w="2551" w:type="dxa"/>
            <w:tcBorders>
              <w:top w:val="single" w:sz="4" w:space="0" w:color="auto"/>
              <w:left w:val="single" w:sz="4" w:space="0" w:color="auto"/>
              <w:bottom w:val="single" w:sz="4" w:space="0" w:color="auto"/>
              <w:right w:val="single" w:sz="4" w:space="0" w:color="auto"/>
            </w:tcBorders>
          </w:tcPr>
          <w:p w14:paraId="7E8156B4" w14:textId="77777777" w:rsidR="003C1AF7" w:rsidRDefault="003C1AF7" w:rsidP="003C1AF7">
            <w:pPr>
              <w:pStyle w:val="TAL"/>
              <w:rPr>
                <w:rFonts w:cs="Arial"/>
                <w:sz w:val="16"/>
                <w:szCs w:val="16"/>
              </w:rPr>
            </w:pPr>
            <w:r w:rsidRPr="006065E3">
              <w:rPr>
                <w:rFonts w:cs="Arial"/>
                <w:sz w:val="16"/>
                <w:szCs w:val="16"/>
              </w:rPr>
              <w:t>38.716-01-01: R4-1811441</w:t>
            </w:r>
          </w:p>
          <w:p w14:paraId="1BC289E9" w14:textId="42E82E60"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113181D8" w14:textId="0DB031F8"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34EF8E9" w14:textId="2A205111" w:rsidR="003C1AF7" w:rsidRDefault="003C1AF7" w:rsidP="003C1AF7">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7AFDA62" w14:textId="478B5DF3"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376328FB" w14:textId="77777777" w:rsidTr="00A12BEF">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B311D4" w14:textId="7228095C" w:rsidR="003C1AF7" w:rsidRPr="00F51FD0" w:rsidRDefault="003C1AF7" w:rsidP="003C1AF7">
            <w:pPr>
              <w:pStyle w:val="TAL"/>
              <w:rPr>
                <w:rFonts w:cs="Arial"/>
                <w:sz w:val="16"/>
                <w:szCs w:val="16"/>
                <w:lang w:eastAsia="ja-JP"/>
              </w:rPr>
            </w:pPr>
            <w:r w:rsidRPr="00F51FD0">
              <w:rPr>
                <w:rFonts w:cs="Arial"/>
                <w:sz w:val="16"/>
                <w:szCs w:val="16"/>
                <w:lang w:eastAsia="ja-JP"/>
              </w:rPr>
              <w:t>CA_n260(7A)</w:t>
            </w:r>
          </w:p>
        </w:tc>
        <w:tc>
          <w:tcPr>
            <w:tcW w:w="1054" w:type="dxa"/>
            <w:tcBorders>
              <w:top w:val="single" w:sz="4" w:space="0" w:color="auto"/>
              <w:left w:val="single" w:sz="4" w:space="0" w:color="auto"/>
              <w:bottom w:val="single" w:sz="4" w:space="0" w:color="auto"/>
              <w:right w:val="single" w:sz="4" w:space="0" w:color="auto"/>
            </w:tcBorders>
          </w:tcPr>
          <w:p w14:paraId="75BFD5E4" w14:textId="04FC0902" w:rsidR="003C1AF7" w:rsidRPr="00F51FD0" w:rsidRDefault="003C1AF7" w:rsidP="003C1AF7">
            <w:pPr>
              <w:pStyle w:val="TAL"/>
              <w:rPr>
                <w:rFonts w:cs="Arial"/>
                <w:sz w:val="16"/>
                <w:szCs w:val="16"/>
                <w:lang w:eastAsia="ja-JP"/>
              </w:rPr>
            </w:pPr>
            <w:r w:rsidRPr="00F51FD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B7D90E6" w14:textId="53F24B7F" w:rsidR="003C1AF7" w:rsidRPr="00F51FD0" w:rsidRDefault="003C1AF7" w:rsidP="003C1AF7">
            <w:pPr>
              <w:pStyle w:val="TAL"/>
              <w:rPr>
                <w:rFonts w:cs="Arial"/>
                <w:sz w:val="16"/>
                <w:szCs w:val="16"/>
                <w:lang w:eastAsia="ja-JP"/>
              </w:rPr>
            </w:pPr>
            <w:r w:rsidRPr="00F51FD0">
              <w:rPr>
                <w:rFonts w:cs="Arial"/>
                <w:sz w:val="16"/>
                <w:szCs w:val="16"/>
                <w:lang w:eastAsia="ja-JP"/>
              </w:rPr>
              <w:t>Marc Grant, AT&amp;T</w:t>
            </w:r>
          </w:p>
        </w:tc>
        <w:tc>
          <w:tcPr>
            <w:tcW w:w="2551" w:type="dxa"/>
            <w:tcBorders>
              <w:top w:val="single" w:sz="4" w:space="0" w:color="auto"/>
              <w:left w:val="single" w:sz="4" w:space="0" w:color="auto"/>
              <w:bottom w:val="single" w:sz="4" w:space="0" w:color="auto"/>
              <w:right w:val="single" w:sz="4" w:space="0" w:color="auto"/>
            </w:tcBorders>
          </w:tcPr>
          <w:p w14:paraId="45C68AAA" w14:textId="77777777" w:rsidR="003C1AF7" w:rsidRDefault="003C1AF7" w:rsidP="003C1AF7">
            <w:pPr>
              <w:pStyle w:val="TAL"/>
              <w:rPr>
                <w:rFonts w:cs="Arial"/>
                <w:sz w:val="16"/>
                <w:szCs w:val="16"/>
              </w:rPr>
            </w:pPr>
            <w:r w:rsidRPr="006065E3">
              <w:rPr>
                <w:rFonts w:cs="Arial"/>
                <w:sz w:val="16"/>
                <w:szCs w:val="16"/>
              </w:rPr>
              <w:t>38.716-01-01: R4-1811441</w:t>
            </w:r>
          </w:p>
          <w:p w14:paraId="7B2CB82B" w14:textId="6CC288A0"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DA24A0B" w14:textId="48A01043"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5FF9516" w14:textId="167797D1" w:rsidR="003C1AF7" w:rsidRDefault="003C1AF7" w:rsidP="003C1AF7">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9074808" w14:textId="7C1D5ED5"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40D8866C" w14:textId="77777777" w:rsidTr="00A12BEF">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9EB44DF" w14:textId="4DA9AB89" w:rsidR="003C1AF7" w:rsidRPr="00F51FD0" w:rsidRDefault="003C1AF7" w:rsidP="003C1AF7">
            <w:pPr>
              <w:pStyle w:val="TAL"/>
              <w:rPr>
                <w:rFonts w:cs="Arial"/>
                <w:sz w:val="16"/>
                <w:szCs w:val="16"/>
                <w:lang w:eastAsia="ja-JP"/>
              </w:rPr>
            </w:pPr>
            <w:r w:rsidRPr="00F51FD0">
              <w:rPr>
                <w:rFonts w:cs="Arial"/>
                <w:sz w:val="16"/>
                <w:szCs w:val="16"/>
                <w:lang w:eastAsia="ja-JP"/>
              </w:rPr>
              <w:t>CA_n260(8A)</w:t>
            </w:r>
          </w:p>
        </w:tc>
        <w:tc>
          <w:tcPr>
            <w:tcW w:w="1054" w:type="dxa"/>
            <w:tcBorders>
              <w:top w:val="single" w:sz="4" w:space="0" w:color="auto"/>
              <w:left w:val="single" w:sz="4" w:space="0" w:color="auto"/>
              <w:bottom w:val="single" w:sz="4" w:space="0" w:color="auto"/>
              <w:right w:val="single" w:sz="4" w:space="0" w:color="auto"/>
            </w:tcBorders>
          </w:tcPr>
          <w:p w14:paraId="31BE012B" w14:textId="0126797F" w:rsidR="003C1AF7" w:rsidRPr="00F51FD0" w:rsidRDefault="003C1AF7" w:rsidP="003C1AF7">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13FA683" w14:textId="3C0F9EA1" w:rsidR="003C1AF7" w:rsidRPr="00F51FD0" w:rsidRDefault="003C1AF7" w:rsidP="003C1AF7">
            <w:pPr>
              <w:pStyle w:val="TAL"/>
              <w:rPr>
                <w:rFonts w:cs="Arial"/>
                <w:sz w:val="16"/>
                <w:szCs w:val="16"/>
                <w:lang w:eastAsia="ja-JP"/>
              </w:rPr>
            </w:pPr>
            <w:r w:rsidRPr="00BB2070">
              <w:rPr>
                <w:rFonts w:cs="Arial"/>
                <w:sz w:val="16"/>
                <w:szCs w:val="16"/>
                <w:lang w:eastAsia="ja-JP"/>
              </w:rPr>
              <w:t>Marc Grant, AT&amp;T</w:t>
            </w:r>
          </w:p>
        </w:tc>
        <w:tc>
          <w:tcPr>
            <w:tcW w:w="2551" w:type="dxa"/>
            <w:tcBorders>
              <w:top w:val="single" w:sz="4" w:space="0" w:color="auto"/>
              <w:left w:val="single" w:sz="4" w:space="0" w:color="auto"/>
              <w:bottom w:val="single" w:sz="4" w:space="0" w:color="auto"/>
              <w:right w:val="single" w:sz="4" w:space="0" w:color="auto"/>
            </w:tcBorders>
          </w:tcPr>
          <w:p w14:paraId="6F58E73B" w14:textId="77777777" w:rsidR="003C1AF7" w:rsidRDefault="003C1AF7" w:rsidP="003C1AF7">
            <w:pPr>
              <w:pStyle w:val="TAL"/>
              <w:rPr>
                <w:rFonts w:cs="Arial"/>
                <w:sz w:val="16"/>
                <w:szCs w:val="16"/>
              </w:rPr>
            </w:pPr>
            <w:r w:rsidRPr="006065E3">
              <w:rPr>
                <w:rFonts w:cs="Arial"/>
                <w:sz w:val="16"/>
                <w:szCs w:val="16"/>
              </w:rPr>
              <w:t>38.716-01-01: R4-1811441</w:t>
            </w:r>
          </w:p>
          <w:p w14:paraId="61E3CBE6" w14:textId="40ABA32B" w:rsidR="003C1AF7" w:rsidRPr="00C31878" w:rsidRDefault="003C1AF7" w:rsidP="003C1AF7">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B122E5D" w14:textId="0DCC15B5"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38990A3" w14:textId="1E54B1C2" w:rsidR="003C1AF7" w:rsidRDefault="003C1AF7" w:rsidP="003C1AF7">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F7E7197" w14:textId="0C5ADB98"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5B7C2DA6"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2D7770F" w14:textId="45F02DBE" w:rsidR="003C1AF7" w:rsidRPr="00F51FD0" w:rsidRDefault="003C1AF7" w:rsidP="003C1AF7">
            <w:pPr>
              <w:pStyle w:val="TAL"/>
              <w:rPr>
                <w:rFonts w:cs="Arial"/>
                <w:sz w:val="16"/>
                <w:szCs w:val="16"/>
                <w:lang w:eastAsia="ja-JP"/>
              </w:rPr>
            </w:pPr>
            <w:r w:rsidRPr="00F51FD0">
              <w:rPr>
                <w:rFonts w:cs="Arial"/>
                <w:sz w:val="16"/>
                <w:szCs w:val="16"/>
                <w:lang w:eastAsia="ja-JP"/>
              </w:rPr>
              <w:t>CA_n260(9A)</w:t>
            </w:r>
          </w:p>
        </w:tc>
        <w:tc>
          <w:tcPr>
            <w:tcW w:w="1054" w:type="dxa"/>
            <w:tcBorders>
              <w:top w:val="single" w:sz="4" w:space="0" w:color="auto"/>
              <w:left w:val="single" w:sz="4" w:space="0" w:color="auto"/>
              <w:bottom w:val="single" w:sz="4" w:space="0" w:color="auto"/>
              <w:right w:val="single" w:sz="4" w:space="0" w:color="auto"/>
            </w:tcBorders>
          </w:tcPr>
          <w:p w14:paraId="6EFF4467" w14:textId="2A17B634" w:rsidR="003C1AF7" w:rsidRPr="00BB2070" w:rsidRDefault="003C1AF7" w:rsidP="003C1AF7">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1F007F9" w14:textId="7625CDE2" w:rsidR="003C1AF7" w:rsidRPr="00BB2070" w:rsidRDefault="003C1AF7" w:rsidP="003C1AF7">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5C49A16E" w14:textId="60FAC978" w:rsidR="003C1AF7" w:rsidRDefault="003C1AF7" w:rsidP="003C1AF7">
            <w:pPr>
              <w:pStyle w:val="TAL"/>
              <w:rPr>
                <w:rFonts w:cs="Arial"/>
                <w:sz w:val="16"/>
                <w:szCs w:val="16"/>
              </w:rPr>
            </w:pPr>
            <w:r w:rsidRPr="00A12BEF">
              <w:rPr>
                <w:rFonts w:cs="Arial"/>
                <w:sz w:val="16"/>
                <w:szCs w:val="16"/>
              </w:rPr>
              <w:t>38.716-01-01: R4-1815805</w:t>
            </w:r>
          </w:p>
          <w:p w14:paraId="006EAC4F" w14:textId="0FC2E875" w:rsidR="003C1AF7" w:rsidRPr="00C31878" w:rsidRDefault="003C1AF7" w:rsidP="003C1AF7">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0D505CD" w14:textId="34A03532"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4C5EAA" w14:textId="16A4BFD4" w:rsidR="003C1AF7" w:rsidRDefault="003C1AF7" w:rsidP="003C1AF7">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7D89941" w14:textId="17609016"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0B92AFD3"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2148890" w14:textId="156FE847" w:rsidR="003C1AF7" w:rsidRPr="00F51FD0" w:rsidRDefault="003C1AF7" w:rsidP="003C1AF7">
            <w:pPr>
              <w:pStyle w:val="TAL"/>
              <w:rPr>
                <w:rFonts w:cs="Arial"/>
                <w:sz w:val="16"/>
                <w:szCs w:val="16"/>
                <w:lang w:eastAsia="ja-JP"/>
              </w:rPr>
            </w:pPr>
            <w:r w:rsidRPr="00F51FD0">
              <w:rPr>
                <w:rFonts w:cs="Arial"/>
                <w:sz w:val="16"/>
                <w:szCs w:val="16"/>
                <w:lang w:eastAsia="ja-JP"/>
              </w:rPr>
              <w:t>CA_n260(10A)</w:t>
            </w:r>
          </w:p>
        </w:tc>
        <w:tc>
          <w:tcPr>
            <w:tcW w:w="1054" w:type="dxa"/>
            <w:tcBorders>
              <w:top w:val="single" w:sz="4" w:space="0" w:color="auto"/>
              <w:left w:val="single" w:sz="4" w:space="0" w:color="auto"/>
              <w:bottom w:val="single" w:sz="4" w:space="0" w:color="auto"/>
              <w:right w:val="single" w:sz="4" w:space="0" w:color="auto"/>
            </w:tcBorders>
          </w:tcPr>
          <w:p w14:paraId="08C7CD3D" w14:textId="012EAF3C" w:rsidR="003C1AF7" w:rsidRPr="00BB2070" w:rsidRDefault="003C1AF7" w:rsidP="003C1AF7">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419573A" w14:textId="0C963A0E" w:rsidR="003C1AF7" w:rsidRPr="00BB2070" w:rsidRDefault="003C1AF7" w:rsidP="003C1AF7">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435C8EC5" w14:textId="100FF662" w:rsidR="003C1AF7" w:rsidRDefault="003C1AF7" w:rsidP="003C1AF7">
            <w:pPr>
              <w:pStyle w:val="TAL"/>
              <w:rPr>
                <w:rFonts w:cs="Arial"/>
                <w:sz w:val="16"/>
                <w:szCs w:val="16"/>
              </w:rPr>
            </w:pPr>
            <w:r w:rsidRPr="00A12BEF">
              <w:rPr>
                <w:rFonts w:cs="Arial"/>
                <w:sz w:val="16"/>
                <w:szCs w:val="16"/>
              </w:rPr>
              <w:t>38.716-01-01: R4-1815805</w:t>
            </w:r>
          </w:p>
          <w:p w14:paraId="0B344382" w14:textId="50DDF33B" w:rsidR="003C1AF7" w:rsidRPr="00C31878" w:rsidRDefault="003C1AF7" w:rsidP="003C1AF7">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F0E9A61" w14:textId="33091572"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E45785F" w14:textId="7DA8001D" w:rsidR="003C1AF7" w:rsidRDefault="003C1AF7" w:rsidP="003C1AF7">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A27952C" w14:textId="590CF408"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39C5528E"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986CA90" w14:textId="61FCD4DF" w:rsidR="003C1AF7" w:rsidRPr="00F51FD0" w:rsidRDefault="003C1AF7" w:rsidP="003C1AF7">
            <w:pPr>
              <w:pStyle w:val="TAL"/>
              <w:rPr>
                <w:rFonts w:cs="Arial"/>
                <w:sz w:val="16"/>
                <w:szCs w:val="16"/>
                <w:lang w:eastAsia="ja-JP"/>
              </w:rPr>
            </w:pPr>
            <w:r>
              <w:rPr>
                <w:rFonts w:cs="Arial"/>
                <w:sz w:val="16"/>
                <w:szCs w:val="16"/>
                <w:lang w:eastAsia="ja-JP"/>
              </w:rPr>
              <w:t>CA</w:t>
            </w:r>
            <w:r w:rsidRPr="007608BB">
              <w:rPr>
                <w:rFonts w:cs="Arial"/>
                <w:sz w:val="16"/>
                <w:szCs w:val="16"/>
                <w:lang w:eastAsia="ja-JP"/>
              </w:rPr>
              <w:t>_n260(2G)</w:t>
            </w:r>
          </w:p>
        </w:tc>
        <w:tc>
          <w:tcPr>
            <w:tcW w:w="1054" w:type="dxa"/>
            <w:tcBorders>
              <w:top w:val="single" w:sz="4" w:space="0" w:color="auto"/>
              <w:left w:val="single" w:sz="4" w:space="0" w:color="auto"/>
              <w:bottom w:val="single" w:sz="4" w:space="0" w:color="auto"/>
              <w:right w:val="single" w:sz="4" w:space="0" w:color="auto"/>
            </w:tcBorders>
          </w:tcPr>
          <w:p w14:paraId="4315F158" w14:textId="3B7F4D32" w:rsidR="003C1AF7" w:rsidRPr="00BB2070" w:rsidRDefault="003C1AF7" w:rsidP="003C1AF7">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BD8A0B3" w14:textId="33E61C98" w:rsidR="003C1AF7" w:rsidRPr="00BB2070" w:rsidRDefault="003C1AF7" w:rsidP="003C1AF7">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753A8FAD" w14:textId="77777777" w:rsidR="003C1AF7" w:rsidRDefault="003C1AF7" w:rsidP="003C1AF7">
            <w:pPr>
              <w:pStyle w:val="TAL"/>
              <w:rPr>
                <w:rFonts w:cs="Arial"/>
                <w:sz w:val="16"/>
                <w:szCs w:val="16"/>
              </w:rPr>
            </w:pPr>
            <w:r w:rsidRPr="006065E3">
              <w:rPr>
                <w:rFonts w:cs="Arial"/>
                <w:sz w:val="16"/>
                <w:szCs w:val="16"/>
              </w:rPr>
              <w:t>38.716-01-01: R4-1811441</w:t>
            </w:r>
          </w:p>
          <w:p w14:paraId="0099C3CE" w14:textId="62A6DEED" w:rsidR="003C1AF7" w:rsidRPr="00C31878" w:rsidRDefault="003C1AF7" w:rsidP="003C1AF7">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25F961F8" w14:textId="332240B6"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304068" w14:textId="34BE98C9" w:rsidR="003C1AF7" w:rsidRDefault="003C1AF7" w:rsidP="003C1AF7">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523CEE7" w14:textId="184D1C2D"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24C24699"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3D18210" w14:textId="4C1B1FFE" w:rsidR="003C1AF7" w:rsidRDefault="003C1AF7" w:rsidP="003C1AF7">
            <w:pPr>
              <w:pStyle w:val="TAL"/>
              <w:rPr>
                <w:rFonts w:cs="Arial"/>
                <w:sz w:val="16"/>
                <w:szCs w:val="16"/>
                <w:lang w:eastAsia="ja-JP"/>
              </w:rPr>
            </w:pPr>
            <w:r>
              <w:rPr>
                <w:rFonts w:cs="Arial"/>
                <w:sz w:val="16"/>
                <w:szCs w:val="16"/>
                <w:lang w:eastAsia="ja-JP"/>
              </w:rPr>
              <w:t>CA</w:t>
            </w:r>
            <w:r w:rsidRPr="007608BB">
              <w:rPr>
                <w:rFonts w:cs="Arial"/>
                <w:sz w:val="16"/>
                <w:szCs w:val="16"/>
                <w:lang w:eastAsia="ja-JP"/>
              </w:rPr>
              <w:t>_n260(4G)</w:t>
            </w:r>
          </w:p>
        </w:tc>
        <w:tc>
          <w:tcPr>
            <w:tcW w:w="1054" w:type="dxa"/>
            <w:tcBorders>
              <w:top w:val="single" w:sz="4" w:space="0" w:color="auto"/>
              <w:left w:val="single" w:sz="4" w:space="0" w:color="auto"/>
              <w:bottom w:val="single" w:sz="4" w:space="0" w:color="auto"/>
              <w:right w:val="single" w:sz="4" w:space="0" w:color="auto"/>
            </w:tcBorders>
          </w:tcPr>
          <w:p w14:paraId="57778783" w14:textId="47A726E5" w:rsidR="003C1AF7" w:rsidRPr="00BB2070" w:rsidRDefault="003C1AF7" w:rsidP="003C1AF7">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F96A0E1" w14:textId="486F3C6A" w:rsidR="003C1AF7" w:rsidRPr="00BB2070" w:rsidRDefault="003C1AF7" w:rsidP="003C1AF7">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72D6DBB8" w14:textId="77777777" w:rsidR="003C1AF7" w:rsidRDefault="003C1AF7" w:rsidP="003C1AF7">
            <w:pPr>
              <w:pStyle w:val="TAL"/>
              <w:rPr>
                <w:rFonts w:cs="Arial"/>
                <w:sz w:val="16"/>
                <w:szCs w:val="16"/>
              </w:rPr>
            </w:pPr>
            <w:r w:rsidRPr="006065E3">
              <w:rPr>
                <w:rFonts w:cs="Arial"/>
                <w:sz w:val="16"/>
                <w:szCs w:val="16"/>
              </w:rPr>
              <w:t>38.716-01-01: R4-1811441</w:t>
            </w:r>
          </w:p>
          <w:p w14:paraId="70A6ADFA" w14:textId="37B810D0" w:rsidR="003C1AF7" w:rsidRPr="00C31878" w:rsidRDefault="003C1AF7" w:rsidP="003C1AF7">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56D52A5" w14:textId="613EA83D"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08637A" w14:textId="6365CEDC" w:rsidR="003C1AF7" w:rsidRDefault="003C1AF7" w:rsidP="003C1AF7">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DD097F" w14:textId="2A2BBD58"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68DBBB6F"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6D40B98" w14:textId="378CEC90" w:rsidR="003C1AF7" w:rsidRDefault="003C1AF7" w:rsidP="003C1AF7">
            <w:pPr>
              <w:pStyle w:val="TAL"/>
              <w:rPr>
                <w:rFonts w:cs="Arial"/>
                <w:sz w:val="16"/>
                <w:szCs w:val="16"/>
                <w:lang w:eastAsia="ja-JP"/>
              </w:rPr>
            </w:pPr>
            <w:r>
              <w:rPr>
                <w:rFonts w:cs="Arial"/>
                <w:sz w:val="16"/>
                <w:szCs w:val="16"/>
                <w:lang w:eastAsia="ja-JP"/>
              </w:rPr>
              <w:t>CA</w:t>
            </w:r>
            <w:r w:rsidRPr="007608BB">
              <w:rPr>
                <w:rFonts w:cs="Arial"/>
                <w:sz w:val="16"/>
                <w:szCs w:val="16"/>
                <w:lang w:eastAsia="ja-JP"/>
              </w:rPr>
              <w:t>_n260(2H)</w:t>
            </w:r>
          </w:p>
        </w:tc>
        <w:tc>
          <w:tcPr>
            <w:tcW w:w="1054" w:type="dxa"/>
            <w:tcBorders>
              <w:top w:val="single" w:sz="4" w:space="0" w:color="auto"/>
              <w:left w:val="single" w:sz="4" w:space="0" w:color="auto"/>
              <w:bottom w:val="single" w:sz="4" w:space="0" w:color="auto"/>
              <w:right w:val="single" w:sz="4" w:space="0" w:color="auto"/>
            </w:tcBorders>
          </w:tcPr>
          <w:p w14:paraId="4FCD915F" w14:textId="6C83055A" w:rsidR="003C1AF7" w:rsidRPr="00BB2070" w:rsidRDefault="003C1AF7" w:rsidP="003C1AF7">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C4ECA79" w14:textId="78CA2A62" w:rsidR="003C1AF7" w:rsidRPr="00BB2070" w:rsidRDefault="003C1AF7" w:rsidP="003C1AF7">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163DE151" w14:textId="77777777" w:rsidR="003C1AF7" w:rsidRDefault="003C1AF7" w:rsidP="003C1AF7">
            <w:pPr>
              <w:pStyle w:val="TAL"/>
              <w:rPr>
                <w:rFonts w:cs="Arial"/>
                <w:sz w:val="16"/>
                <w:szCs w:val="16"/>
              </w:rPr>
            </w:pPr>
            <w:r w:rsidRPr="006065E3">
              <w:rPr>
                <w:rFonts w:cs="Arial"/>
                <w:sz w:val="16"/>
                <w:szCs w:val="16"/>
              </w:rPr>
              <w:t>38.716-01-01: R4-1811441</w:t>
            </w:r>
          </w:p>
          <w:p w14:paraId="15BA3916" w14:textId="5EF9A116"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242CAC27" w14:textId="6B0BB4E7"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0D51F9E" w14:textId="2E4410BA" w:rsidR="003C1AF7" w:rsidRDefault="003C1AF7" w:rsidP="003C1AF7">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B2AED3A" w14:textId="082B597E"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10D7EBA6"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4342BB" w14:textId="467800CB" w:rsidR="003C1AF7" w:rsidRDefault="003C1AF7" w:rsidP="003C1AF7">
            <w:pPr>
              <w:pStyle w:val="TAL"/>
              <w:rPr>
                <w:rFonts w:cs="Arial"/>
                <w:sz w:val="16"/>
                <w:szCs w:val="16"/>
                <w:lang w:eastAsia="ja-JP"/>
              </w:rPr>
            </w:pPr>
            <w:r>
              <w:rPr>
                <w:rFonts w:cs="Arial"/>
                <w:sz w:val="16"/>
                <w:szCs w:val="16"/>
                <w:lang w:eastAsia="ja-JP"/>
              </w:rPr>
              <w:t>CA</w:t>
            </w:r>
            <w:r w:rsidRPr="007608BB">
              <w:rPr>
                <w:rFonts w:cs="Arial"/>
                <w:sz w:val="16"/>
                <w:szCs w:val="16"/>
                <w:lang w:eastAsia="ja-JP"/>
              </w:rPr>
              <w:t>_n260(2O)</w:t>
            </w:r>
          </w:p>
        </w:tc>
        <w:tc>
          <w:tcPr>
            <w:tcW w:w="1054" w:type="dxa"/>
            <w:tcBorders>
              <w:top w:val="single" w:sz="4" w:space="0" w:color="auto"/>
              <w:left w:val="single" w:sz="4" w:space="0" w:color="auto"/>
              <w:bottom w:val="single" w:sz="4" w:space="0" w:color="auto"/>
              <w:right w:val="single" w:sz="4" w:space="0" w:color="auto"/>
            </w:tcBorders>
          </w:tcPr>
          <w:p w14:paraId="7863ED07" w14:textId="04C33C26" w:rsidR="003C1AF7" w:rsidRPr="00BB2070" w:rsidRDefault="003C1AF7" w:rsidP="003C1AF7">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C89115E" w14:textId="7D6743C9" w:rsidR="003C1AF7" w:rsidRPr="00BB2070" w:rsidRDefault="003C1AF7" w:rsidP="003C1AF7">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56BD0500" w14:textId="77777777" w:rsidR="003C1AF7" w:rsidRDefault="003C1AF7" w:rsidP="003C1AF7">
            <w:pPr>
              <w:pStyle w:val="TAL"/>
              <w:rPr>
                <w:rFonts w:cs="Arial"/>
                <w:sz w:val="16"/>
                <w:szCs w:val="16"/>
              </w:rPr>
            </w:pPr>
            <w:r w:rsidRPr="006065E3">
              <w:rPr>
                <w:rFonts w:cs="Arial"/>
                <w:sz w:val="16"/>
                <w:szCs w:val="16"/>
              </w:rPr>
              <w:t>38.716-01-01: R4-1811441</w:t>
            </w:r>
          </w:p>
          <w:p w14:paraId="216C0550" w14:textId="2C75BACD"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8149073" w14:textId="0214F711"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7F66311" w14:textId="07B271EA" w:rsidR="003C1AF7" w:rsidRDefault="003C1AF7" w:rsidP="003C1AF7">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437478" w14:textId="17FA746F"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028A9298"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ED224E8" w14:textId="19269362" w:rsidR="003C1AF7" w:rsidRDefault="003C1AF7" w:rsidP="003C1AF7">
            <w:pPr>
              <w:pStyle w:val="TAL"/>
              <w:rPr>
                <w:rFonts w:cs="Arial"/>
                <w:sz w:val="16"/>
                <w:szCs w:val="16"/>
                <w:lang w:eastAsia="ja-JP"/>
              </w:rPr>
            </w:pPr>
            <w:r>
              <w:rPr>
                <w:rFonts w:cs="Arial"/>
                <w:sz w:val="16"/>
                <w:szCs w:val="16"/>
                <w:lang w:eastAsia="ja-JP"/>
              </w:rPr>
              <w:t>CA</w:t>
            </w:r>
            <w:r w:rsidRPr="007608BB">
              <w:rPr>
                <w:rFonts w:cs="Arial"/>
                <w:sz w:val="16"/>
                <w:szCs w:val="16"/>
                <w:lang w:eastAsia="ja-JP"/>
              </w:rPr>
              <w:t>_n260(3O)</w:t>
            </w:r>
          </w:p>
        </w:tc>
        <w:tc>
          <w:tcPr>
            <w:tcW w:w="1054" w:type="dxa"/>
            <w:tcBorders>
              <w:top w:val="single" w:sz="4" w:space="0" w:color="auto"/>
              <w:left w:val="single" w:sz="4" w:space="0" w:color="auto"/>
              <w:bottom w:val="single" w:sz="4" w:space="0" w:color="auto"/>
              <w:right w:val="single" w:sz="4" w:space="0" w:color="auto"/>
            </w:tcBorders>
          </w:tcPr>
          <w:p w14:paraId="6EDEB8C9" w14:textId="77F0D8FD" w:rsidR="003C1AF7" w:rsidRPr="00BB2070" w:rsidRDefault="003C1AF7" w:rsidP="003C1AF7">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163F56C" w14:textId="11C724BB" w:rsidR="003C1AF7" w:rsidRPr="00BB2070" w:rsidRDefault="003C1AF7" w:rsidP="003C1AF7">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1C164825" w14:textId="77777777" w:rsidR="003C1AF7" w:rsidRDefault="003C1AF7" w:rsidP="003C1AF7">
            <w:pPr>
              <w:pStyle w:val="TAL"/>
              <w:rPr>
                <w:rFonts w:cs="Arial"/>
                <w:sz w:val="16"/>
                <w:szCs w:val="16"/>
              </w:rPr>
            </w:pPr>
            <w:r w:rsidRPr="006065E3">
              <w:rPr>
                <w:rFonts w:cs="Arial"/>
                <w:sz w:val="16"/>
                <w:szCs w:val="16"/>
              </w:rPr>
              <w:t>38.716-01-01: R4-1811441</w:t>
            </w:r>
          </w:p>
          <w:p w14:paraId="22CB1A8F" w14:textId="1DDA6AAA"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4C6B032" w14:textId="7E517899"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625C9C" w14:textId="2B752412" w:rsidR="003C1AF7" w:rsidRDefault="003C1AF7" w:rsidP="003C1AF7">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879C79" w14:textId="2745E9BB"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4250FB3E"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E40701" w14:textId="37C33FE2" w:rsidR="003C1AF7" w:rsidRDefault="003C1AF7" w:rsidP="003C1AF7">
            <w:pPr>
              <w:pStyle w:val="TAL"/>
              <w:rPr>
                <w:rFonts w:cs="Arial"/>
                <w:sz w:val="16"/>
                <w:szCs w:val="16"/>
                <w:lang w:eastAsia="ja-JP"/>
              </w:rPr>
            </w:pPr>
            <w:r>
              <w:rPr>
                <w:rFonts w:cs="Arial"/>
                <w:sz w:val="16"/>
                <w:szCs w:val="16"/>
                <w:lang w:eastAsia="ja-JP"/>
              </w:rPr>
              <w:t>CA</w:t>
            </w:r>
            <w:r w:rsidRPr="007608BB">
              <w:rPr>
                <w:rFonts w:cs="Arial"/>
                <w:sz w:val="16"/>
                <w:szCs w:val="16"/>
                <w:lang w:eastAsia="ja-JP"/>
              </w:rPr>
              <w:t>_n260(4O)</w:t>
            </w:r>
          </w:p>
        </w:tc>
        <w:tc>
          <w:tcPr>
            <w:tcW w:w="1054" w:type="dxa"/>
            <w:tcBorders>
              <w:top w:val="single" w:sz="4" w:space="0" w:color="auto"/>
              <w:left w:val="single" w:sz="4" w:space="0" w:color="auto"/>
              <w:bottom w:val="single" w:sz="4" w:space="0" w:color="auto"/>
              <w:right w:val="single" w:sz="4" w:space="0" w:color="auto"/>
            </w:tcBorders>
          </w:tcPr>
          <w:p w14:paraId="18EDA62E" w14:textId="58768A15" w:rsidR="003C1AF7" w:rsidRPr="00BB2070" w:rsidRDefault="003C1AF7" w:rsidP="003C1AF7">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00CED14" w14:textId="5C04FE8A" w:rsidR="003C1AF7" w:rsidRPr="00BB2070" w:rsidRDefault="003C1AF7" w:rsidP="003C1AF7">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6E6088EB" w14:textId="77777777" w:rsidR="003C1AF7" w:rsidRDefault="003C1AF7" w:rsidP="003C1AF7">
            <w:pPr>
              <w:pStyle w:val="TAL"/>
              <w:rPr>
                <w:rFonts w:cs="Arial"/>
                <w:sz w:val="16"/>
                <w:szCs w:val="16"/>
              </w:rPr>
            </w:pPr>
            <w:r w:rsidRPr="006065E3">
              <w:rPr>
                <w:rFonts w:cs="Arial"/>
                <w:sz w:val="16"/>
                <w:szCs w:val="16"/>
              </w:rPr>
              <w:t>38.716-01-01: R4-1811441</w:t>
            </w:r>
          </w:p>
          <w:p w14:paraId="3AF00536" w14:textId="08718055"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2504C6A7" w14:textId="4024811A"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45CCEF" w14:textId="35081B8F" w:rsidR="003C1AF7" w:rsidRDefault="003C1AF7" w:rsidP="003C1AF7">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7D3C59D" w14:textId="7AC6B5B0"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158CC1DC"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DF35D62" w14:textId="53F5C673" w:rsidR="003C1AF7" w:rsidRDefault="003C1AF7" w:rsidP="003C1AF7">
            <w:pPr>
              <w:pStyle w:val="TAL"/>
              <w:rPr>
                <w:rFonts w:cs="Arial"/>
                <w:sz w:val="16"/>
                <w:szCs w:val="16"/>
                <w:lang w:eastAsia="ja-JP"/>
              </w:rPr>
            </w:pPr>
            <w:r>
              <w:rPr>
                <w:rFonts w:cs="Arial"/>
                <w:sz w:val="16"/>
                <w:szCs w:val="16"/>
                <w:lang w:eastAsia="ja-JP"/>
              </w:rPr>
              <w:t>CA</w:t>
            </w:r>
            <w:r w:rsidRPr="007608BB">
              <w:rPr>
                <w:rFonts w:cs="Arial"/>
                <w:sz w:val="16"/>
                <w:szCs w:val="16"/>
                <w:lang w:eastAsia="ja-JP"/>
              </w:rPr>
              <w:t>_n260(2P)</w:t>
            </w:r>
          </w:p>
        </w:tc>
        <w:tc>
          <w:tcPr>
            <w:tcW w:w="1054" w:type="dxa"/>
            <w:tcBorders>
              <w:top w:val="single" w:sz="4" w:space="0" w:color="auto"/>
              <w:left w:val="single" w:sz="4" w:space="0" w:color="auto"/>
              <w:bottom w:val="single" w:sz="4" w:space="0" w:color="auto"/>
              <w:right w:val="single" w:sz="4" w:space="0" w:color="auto"/>
            </w:tcBorders>
          </w:tcPr>
          <w:p w14:paraId="0C52604E" w14:textId="16CB0618" w:rsidR="003C1AF7" w:rsidRPr="00BB2070" w:rsidRDefault="003C1AF7" w:rsidP="003C1AF7">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F4552CC" w14:textId="628253A0" w:rsidR="003C1AF7" w:rsidRPr="00BB2070" w:rsidRDefault="003C1AF7" w:rsidP="003C1AF7">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26DAA1A1" w14:textId="77777777" w:rsidR="003C1AF7" w:rsidRDefault="003C1AF7" w:rsidP="003C1AF7">
            <w:pPr>
              <w:pStyle w:val="TAL"/>
              <w:rPr>
                <w:rFonts w:cs="Arial"/>
                <w:sz w:val="16"/>
                <w:szCs w:val="16"/>
              </w:rPr>
            </w:pPr>
            <w:r w:rsidRPr="006065E3">
              <w:rPr>
                <w:rFonts w:cs="Arial"/>
                <w:sz w:val="16"/>
                <w:szCs w:val="16"/>
              </w:rPr>
              <w:t>38.716-01-01: R4-1811441</w:t>
            </w:r>
          </w:p>
          <w:p w14:paraId="31863A5F" w14:textId="2C7760B3" w:rsidR="003C1AF7" w:rsidRPr="00C31878" w:rsidRDefault="003C1AF7" w:rsidP="003C1AF7">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57A1553" w14:textId="34352988"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790B737" w14:textId="4EBA947B" w:rsidR="003C1AF7" w:rsidRDefault="003C1AF7" w:rsidP="003C1AF7">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5D19D4F" w14:textId="39B059C4"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6D1FBE26"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193F82A" w14:textId="0BCC9708" w:rsidR="003C1AF7" w:rsidRPr="00254588" w:rsidRDefault="003C1AF7" w:rsidP="003C1AF7">
            <w:pPr>
              <w:pStyle w:val="TAL"/>
              <w:rPr>
                <w:rFonts w:cs="Arial"/>
                <w:sz w:val="16"/>
                <w:szCs w:val="16"/>
                <w:lang w:eastAsia="ja-JP"/>
              </w:rPr>
            </w:pPr>
            <w:r>
              <w:rPr>
                <w:rFonts w:cs="Arial"/>
                <w:sz w:val="16"/>
                <w:szCs w:val="16"/>
                <w:lang w:eastAsia="ja-JP"/>
              </w:rPr>
              <w:t>CA</w:t>
            </w:r>
            <w:r w:rsidRPr="007608BB">
              <w:rPr>
                <w:rFonts w:cs="Arial"/>
                <w:sz w:val="16"/>
                <w:szCs w:val="16"/>
                <w:lang w:eastAsia="ja-JP"/>
              </w:rPr>
              <w:t>_n260(4P)</w:t>
            </w:r>
          </w:p>
        </w:tc>
        <w:tc>
          <w:tcPr>
            <w:tcW w:w="1054" w:type="dxa"/>
            <w:tcBorders>
              <w:top w:val="single" w:sz="4" w:space="0" w:color="auto"/>
              <w:left w:val="single" w:sz="4" w:space="0" w:color="auto"/>
              <w:bottom w:val="single" w:sz="4" w:space="0" w:color="auto"/>
              <w:right w:val="single" w:sz="4" w:space="0" w:color="auto"/>
            </w:tcBorders>
          </w:tcPr>
          <w:p w14:paraId="04A44425" w14:textId="1542643D" w:rsidR="003C1AF7" w:rsidRPr="00BB2070" w:rsidRDefault="003C1AF7" w:rsidP="003C1AF7">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CD6ED99" w14:textId="6FD9F539" w:rsidR="003C1AF7" w:rsidRPr="00BB2070" w:rsidRDefault="003C1AF7" w:rsidP="003C1AF7">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075556DA" w14:textId="77777777" w:rsidR="003C1AF7" w:rsidRDefault="003C1AF7" w:rsidP="003C1AF7">
            <w:pPr>
              <w:pStyle w:val="TAL"/>
              <w:rPr>
                <w:rFonts w:cs="Arial"/>
                <w:sz w:val="16"/>
                <w:szCs w:val="16"/>
              </w:rPr>
            </w:pPr>
            <w:r w:rsidRPr="006065E3">
              <w:rPr>
                <w:rFonts w:cs="Arial"/>
                <w:sz w:val="16"/>
                <w:szCs w:val="16"/>
              </w:rPr>
              <w:t>38.716-01-01: R4-1811441</w:t>
            </w:r>
          </w:p>
          <w:p w14:paraId="4C65DC3A" w14:textId="287805AA" w:rsidR="003C1AF7" w:rsidRPr="00C31878" w:rsidRDefault="003C1AF7" w:rsidP="003C1AF7">
            <w:pPr>
              <w:pStyle w:val="TAL"/>
              <w:rPr>
                <w:rFonts w:cs="Arial"/>
                <w:sz w:val="16"/>
                <w:szCs w:val="16"/>
              </w:rPr>
            </w:pPr>
            <w:r>
              <w:rPr>
                <w:rFonts w:cs="Arial"/>
                <w:sz w:val="16"/>
                <w:szCs w:val="16"/>
              </w:rPr>
              <w:t xml:space="preserve">38.101-2: </w:t>
            </w:r>
            <w:r w:rsidRPr="00AF3C84">
              <w:rPr>
                <w:rFonts w:cs="Arial"/>
                <w:sz w:val="16"/>
                <w:szCs w:val="16"/>
              </w:rPr>
              <w:t>R4-1815805</w:t>
            </w:r>
          </w:p>
        </w:tc>
        <w:tc>
          <w:tcPr>
            <w:tcW w:w="993" w:type="dxa"/>
            <w:tcBorders>
              <w:top w:val="single" w:sz="4" w:space="0" w:color="auto"/>
              <w:left w:val="single" w:sz="4" w:space="0" w:color="auto"/>
              <w:bottom w:val="single" w:sz="4" w:space="0" w:color="auto"/>
              <w:right w:val="single" w:sz="4" w:space="0" w:color="auto"/>
            </w:tcBorders>
          </w:tcPr>
          <w:p w14:paraId="7ABE6825" w14:textId="3D70820E"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5AE53CA" w14:textId="16775C47" w:rsidR="003C1AF7" w:rsidRDefault="003C1AF7" w:rsidP="003C1AF7">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BD1726E" w14:textId="71450400"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6F10F50B"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2D5BCC" w14:textId="7895973C" w:rsidR="003C1AF7" w:rsidRDefault="003C1AF7" w:rsidP="003C1AF7">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_n261(2D)</w:t>
            </w:r>
          </w:p>
        </w:tc>
        <w:tc>
          <w:tcPr>
            <w:tcW w:w="1054" w:type="dxa"/>
            <w:tcBorders>
              <w:top w:val="single" w:sz="4" w:space="0" w:color="auto"/>
              <w:left w:val="single" w:sz="4" w:space="0" w:color="auto"/>
              <w:bottom w:val="single" w:sz="4" w:space="0" w:color="auto"/>
              <w:right w:val="single" w:sz="4" w:space="0" w:color="auto"/>
            </w:tcBorders>
          </w:tcPr>
          <w:p w14:paraId="0327812C" w14:textId="1DD7DCE6" w:rsidR="003C1AF7" w:rsidRPr="00BB2070" w:rsidRDefault="003C1AF7" w:rsidP="003C1AF7">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D932338" w14:textId="2787A92D" w:rsidR="003C1AF7" w:rsidRPr="00BB2070" w:rsidRDefault="003C1AF7" w:rsidP="003C1AF7">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7B8B7076" w14:textId="77777777" w:rsidR="003C1AF7" w:rsidRDefault="003C1AF7" w:rsidP="003C1AF7">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30BAD198" w14:textId="2F665ACD" w:rsidR="003C1AF7" w:rsidRPr="00C31878" w:rsidRDefault="003C1AF7" w:rsidP="003C1AF7">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A07922F" w14:textId="7FB7795E"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7FC002" w14:textId="4FC5E3BF" w:rsidR="003C1AF7" w:rsidRDefault="003C1AF7" w:rsidP="003C1AF7">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2F5E9A3" w14:textId="7D6FB83B"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09928AD0"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0748989" w14:textId="55E3F127" w:rsidR="003C1AF7" w:rsidRDefault="003C1AF7" w:rsidP="003C1AF7">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_n261(2G)</w:t>
            </w:r>
          </w:p>
        </w:tc>
        <w:tc>
          <w:tcPr>
            <w:tcW w:w="1054" w:type="dxa"/>
            <w:tcBorders>
              <w:top w:val="single" w:sz="4" w:space="0" w:color="auto"/>
              <w:left w:val="single" w:sz="4" w:space="0" w:color="auto"/>
              <w:bottom w:val="single" w:sz="4" w:space="0" w:color="auto"/>
              <w:right w:val="single" w:sz="4" w:space="0" w:color="auto"/>
            </w:tcBorders>
          </w:tcPr>
          <w:p w14:paraId="61CCF6CD" w14:textId="24A749B9" w:rsidR="003C1AF7" w:rsidRPr="00BB2070" w:rsidRDefault="003C1AF7" w:rsidP="003C1AF7">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F2512DB" w14:textId="1D6D8144" w:rsidR="003C1AF7" w:rsidRPr="00BB2070" w:rsidRDefault="003C1AF7" w:rsidP="003C1AF7">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6B017B8B" w14:textId="77777777" w:rsidR="003C1AF7" w:rsidRDefault="003C1AF7" w:rsidP="003C1AF7">
            <w:pPr>
              <w:pStyle w:val="TAL"/>
              <w:rPr>
                <w:rFonts w:cs="Arial"/>
                <w:sz w:val="16"/>
                <w:szCs w:val="16"/>
              </w:rPr>
            </w:pPr>
            <w:r w:rsidRPr="006065E3">
              <w:rPr>
                <w:rFonts w:cs="Arial"/>
                <w:sz w:val="16"/>
                <w:szCs w:val="16"/>
              </w:rPr>
              <w:t>38.716-01-01: R4-1811441</w:t>
            </w:r>
          </w:p>
          <w:p w14:paraId="1C51231E" w14:textId="32ED8366"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FBCFB48" w14:textId="41FB9E7A"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00DAA3" w14:textId="3AEA1D89" w:rsidR="003C1AF7" w:rsidRDefault="003C1AF7" w:rsidP="003C1AF7">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BD08530" w14:textId="09C2D1A3"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049BA22F"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18E80A3" w14:textId="61A9878A" w:rsidR="003C1AF7" w:rsidRDefault="003C1AF7" w:rsidP="003C1AF7">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_n261(3G)</w:t>
            </w:r>
          </w:p>
        </w:tc>
        <w:tc>
          <w:tcPr>
            <w:tcW w:w="1054" w:type="dxa"/>
            <w:tcBorders>
              <w:top w:val="single" w:sz="4" w:space="0" w:color="auto"/>
              <w:left w:val="single" w:sz="4" w:space="0" w:color="auto"/>
              <w:bottom w:val="single" w:sz="4" w:space="0" w:color="auto"/>
              <w:right w:val="single" w:sz="4" w:space="0" w:color="auto"/>
            </w:tcBorders>
          </w:tcPr>
          <w:p w14:paraId="62E9C089" w14:textId="3FC1A840" w:rsidR="003C1AF7" w:rsidRPr="00BB2070" w:rsidRDefault="003C1AF7" w:rsidP="003C1AF7">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C8C2102" w14:textId="0B3FEA34" w:rsidR="003C1AF7" w:rsidRPr="00BB2070" w:rsidRDefault="003C1AF7" w:rsidP="003C1AF7">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350253BA" w14:textId="77777777" w:rsidR="003C1AF7" w:rsidRDefault="003C1AF7" w:rsidP="003C1AF7">
            <w:pPr>
              <w:pStyle w:val="TAL"/>
              <w:rPr>
                <w:rFonts w:cs="Arial"/>
                <w:sz w:val="16"/>
                <w:szCs w:val="16"/>
              </w:rPr>
            </w:pPr>
            <w:r w:rsidRPr="006065E3">
              <w:rPr>
                <w:rFonts w:cs="Arial"/>
                <w:sz w:val="16"/>
                <w:szCs w:val="16"/>
              </w:rPr>
              <w:t>38.716-01-01: R4-1811441</w:t>
            </w:r>
          </w:p>
          <w:p w14:paraId="66DB3060" w14:textId="3552CF2D"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1DBCD3D" w14:textId="11F11749"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5D4206" w14:textId="234C5DBB" w:rsidR="003C1AF7" w:rsidRDefault="003C1AF7" w:rsidP="003C1AF7">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CBAC81B" w14:textId="3277EBDA"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0D64BB04"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17A111C" w14:textId="6C67328F" w:rsidR="003C1AF7" w:rsidRDefault="003C1AF7" w:rsidP="003C1AF7">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_n261(4G)</w:t>
            </w:r>
          </w:p>
        </w:tc>
        <w:tc>
          <w:tcPr>
            <w:tcW w:w="1054" w:type="dxa"/>
            <w:tcBorders>
              <w:top w:val="single" w:sz="4" w:space="0" w:color="auto"/>
              <w:left w:val="single" w:sz="4" w:space="0" w:color="auto"/>
              <w:bottom w:val="single" w:sz="4" w:space="0" w:color="auto"/>
              <w:right w:val="single" w:sz="4" w:space="0" w:color="auto"/>
            </w:tcBorders>
          </w:tcPr>
          <w:p w14:paraId="72EF45AC" w14:textId="4E0B9B4C" w:rsidR="003C1AF7" w:rsidRPr="00BB2070" w:rsidRDefault="003C1AF7" w:rsidP="003C1AF7">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050C3E7" w14:textId="19452FE6" w:rsidR="003C1AF7" w:rsidRPr="00BB2070" w:rsidRDefault="003C1AF7" w:rsidP="003C1AF7">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4BA82176" w14:textId="77777777" w:rsidR="003C1AF7" w:rsidRDefault="003C1AF7" w:rsidP="003C1AF7">
            <w:pPr>
              <w:pStyle w:val="TAL"/>
              <w:rPr>
                <w:rFonts w:cs="Arial"/>
                <w:sz w:val="16"/>
                <w:szCs w:val="16"/>
              </w:rPr>
            </w:pPr>
            <w:r w:rsidRPr="006065E3">
              <w:rPr>
                <w:rFonts w:cs="Arial"/>
                <w:sz w:val="16"/>
                <w:szCs w:val="16"/>
              </w:rPr>
              <w:t>38.716-01-01: R4-1811441</w:t>
            </w:r>
          </w:p>
          <w:p w14:paraId="15786ED4" w14:textId="0C189705" w:rsidR="003C1AF7" w:rsidRPr="00C31878" w:rsidRDefault="003C1AF7" w:rsidP="003C1AF7">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84082CC" w14:textId="3D9FE203"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E6A665" w14:textId="01126FC4" w:rsidR="003C1AF7" w:rsidRDefault="003C1AF7" w:rsidP="003C1AF7">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8A6C2C" w14:textId="720311E4"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36232E83"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C7839A1" w14:textId="7EBC3120" w:rsidR="003C1AF7" w:rsidRDefault="003C1AF7" w:rsidP="003C1AF7">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_n261(2H)</w:t>
            </w:r>
          </w:p>
        </w:tc>
        <w:tc>
          <w:tcPr>
            <w:tcW w:w="1054" w:type="dxa"/>
            <w:tcBorders>
              <w:top w:val="single" w:sz="4" w:space="0" w:color="auto"/>
              <w:left w:val="single" w:sz="4" w:space="0" w:color="auto"/>
              <w:bottom w:val="single" w:sz="4" w:space="0" w:color="auto"/>
              <w:right w:val="single" w:sz="4" w:space="0" w:color="auto"/>
            </w:tcBorders>
          </w:tcPr>
          <w:p w14:paraId="2B47DE4F" w14:textId="14B59B27" w:rsidR="003C1AF7" w:rsidRPr="00BB2070" w:rsidRDefault="003C1AF7" w:rsidP="003C1AF7">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F284A3F" w14:textId="784122F2" w:rsidR="003C1AF7" w:rsidRPr="00BB2070" w:rsidRDefault="003C1AF7" w:rsidP="003C1AF7">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099D8A9B" w14:textId="1801966B" w:rsidR="003C1AF7" w:rsidRDefault="003C1AF7" w:rsidP="003C1AF7">
            <w:pPr>
              <w:pStyle w:val="TAL"/>
              <w:rPr>
                <w:rFonts w:cs="Arial"/>
                <w:sz w:val="16"/>
                <w:szCs w:val="16"/>
              </w:rPr>
            </w:pPr>
            <w:r w:rsidRPr="006065E3">
              <w:rPr>
                <w:rFonts w:cs="Arial"/>
                <w:sz w:val="16"/>
                <w:szCs w:val="16"/>
              </w:rPr>
              <w:t xml:space="preserve">38.716-01-01: </w:t>
            </w:r>
            <w:r w:rsidRPr="002E17AF">
              <w:rPr>
                <w:rFonts w:cs="Arial"/>
                <w:sz w:val="16"/>
                <w:szCs w:val="16"/>
              </w:rPr>
              <w:t>R4-1811442</w:t>
            </w:r>
          </w:p>
          <w:p w14:paraId="47B55304" w14:textId="7BDB097D" w:rsidR="003C1AF7" w:rsidRPr="00C31878" w:rsidRDefault="003C1AF7" w:rsidP="003C1AF7">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123E8B4F" w14:textId="7AD2424C"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4731AC9" w14:textId="7C93155D" w:rsidR="003C1AF7" w:rsidRDefault="003C1AF7" w:rsidP="003C1AF7">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ED756A1" w14:textId="7A307ECE"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09AC3059"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88364E" w14:textId="2DC77FCE" w:rsidR="003C1AF7" w:rsidRDefault="003C1AF7" w:rsidP="003C1AF7">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_n261(2I)</w:t>
            </w:r>
          </w:p>
        </w:tc>
        <w:tc>
          <w:tcPr>
            <w:tcW w:w="1054" w:type="dxa"/>
            <w:tcBorders>
              <w:top w:val="single" w:sz="4" w:space="0" w:color="auto"/>
              <w:left w:val="single" w:sz="4" w:space="0" w:color="auto"/>
              <w:bottom w:val="single" w:sz="4" w:space="0" w:color="auto"/>
              <w:right w:val="single" w:sz="4" w:space="0" w:color="auto"/>
            </w:tcBorders>
          </w:tcPr>
          <w:p w14:paraId="12984D55" w14:textId="597EC186" w:rsidR="003C1AF7" w:rsidRPr="00BB2070" w:rsidRDefault="003C1AF7" w:rsidP="003C1AF7">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7DB7BDC" w14:textId="294A2DB9" w:rsidR="003C1AF7" w:rsidRPr="00BB2070" w:rsidRDefault="003C1AF7" w:rsidP="003C1AF7">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6BE262E0" w14:textId="77777777" w:rsidR="003C1AF7" w:rsidRDefault="003C1AF7" w:rsidP="003C1AF7">
            <w:pPr>
              <w:pStyle w:val="TAL"/>
              <w:rPr>
                <w:rFonts w:cs="Arial"/>
                <w:sz w:val="16"/>
                <w:szCs w:val="16"/>
              </w:rPr>
            </w:pPr>
            <w:r w:rsidRPr="006065E3">
              <w:rPr>
                <w:rFonts w:cs="Arial"/>
                <w:sz w:val="16"/>
                <w:szCs w:val="16"/>
              </w:rPr>
              <w:t xml:space="preserve">38.716-01-01: </w:t>
            </w:r>
            <w:r w:rsidRPr="002E17AF">
              <w:rPr>
                <w:rFonts w:cs="Arial"/>
                <w:sz w:val="16"/>
                <w:szCs w:val="16"/>
              </w:rPr>
              <w:t>R4-1811442</w:t>
            </w:r>
          </w:p>
          <w:p w14:paraId="3A2B99CA" w14:textId="66F820C9"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5B79F65" w14:textId="680224FE"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06AA454" w14:textId="03A0352D" w:rsidR="003C1AF7" w:rsidRDefault="003C1AF7" w:rsidP="003C1AF7">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62F2505" w14:textId="295A0FF6"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028B3916"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078E3C" w14:textId="3219AA94" w:rsidR="003C1AF7" w:rsidRDefault="003C1AF7" w:rsidP="003C1AF7">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_n261(2O)</w:t>
            </w:r>
          </w:p>
        </w:tc>
        <w:tc>
          <w:tcPr>
            <w:tcW w:w="1054" w:type="dxa"/>
            <w:tcBorders>
              <w:top w:val="single" w:sz="4" w:space="0" w:color="auto"/>
              <w:left w:val="single" w:sz="4" w:space="0" w:color="auto"/>
              <w:bottom w:val="single" w:sz="4" w:space="0" w:color="auto"/>
              <w:right w:val="single" w:sz="4" w:space="0" w:color="auto"/>
            </w:tcBorders>
          </w:tcPr>
          <w:p w14:paraId="24E844A7" w14:textId="1DB1C257" w:rsidR="003C1AF7" w:rsidRPr="00BB2070" w:rsidRDefault="003C1AF7" w:rsidP="003C1AF7">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D9E7EA0" w14:textId="3B968DC3" w:rsidR="003C1AF7" w:rsidRPr="00BB2070" w:rsidRDefault="003C1AF7" w:rsidP="003C1AF7">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6F69DA59" w14:textId="77777777" w:rsidR="003C1AF7" w:rsidRDefault="003C1AF7" w:rsidP="003C1AF7">
            <w:pPr>
              <w:pStyle w:val="TAL"/>
              <w:rPr>
                <w:rFonts w:cs="Arial"/>
                <w:sz w:val="16"/>
                <w:szCs w:val="16"/>
              </w:rPr>
            </w:pPr>
            <w:r w:rsidRPr="006065E3">
              <w:rPr>
                <w:rFonts w:cs="Arial"/>
                <w:sz w:val="16"/>
                <w:szCs w:val="16"/>
              </w:rPr>
              <w:t>38.716-01-01: R4-1811441</w:t>
            </w:r>
          </w:p>
          <w:p w14:paraId="446CB6A9" w14:textId="4AEA84A3"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19A85906" w14:textId="7F2315E6"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A6BF6AC" w14:textId="0009AD86" w:rsidR="003C1AF7" w:rsidRDefault="003C1AF7" w:rsidP="003C1AF7">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AE306DD" w14:textId="689AB931"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27AE7CF0"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FAFA6FF" w14:textId="6BFBC8F2" w:rsidR="003C1AF7" w:rsidRDefault="003C1AF7" w:rsidP="003C1AF7">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_n261(4O)</w:t>
            </w:r>
          </w:p>
        </w:tc>
        <w:tc>
          <w:tcPr>
            <w:tcW w:w="1054" w:type="dxa"/>
            <w:tcBorders>
              <w:top w:val="single" w:sz="4" w:space="0" w:color="auto"/>
              <w:left w:val="single" w:sz="4" w:space="0" w:color="auto"/>
              <w:bottom w:val="single" w:sz="4" w:space="0" w:color="auto"/>
              <w:right w:val="single" w:sz="4" w:space="0" w:color="auto"/>
            </w:tcBorders>
          </w:tcPr>
          <w:p w14:paraId="50A64C6B" w14:textId="3558C9E0" w:rsidR="003C1AF7" w:rsidRPr="00BB2070" w:rsidRDefault="003C1AF7" w:rsidP="003C1AF7">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6CE7F2A" w14:textId="5A29E6BA" w:rsidR="003C1AF7" w:rsidRPr="00BB2070" w:rsidRDefault="003C1AF7" w:rsidP="003C1AF7">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73B342FE" w14:textId="77777777" w:rsidR="003C1AF7" w:rsidRDefault="003C1AF7" w:rsidP="003C1AF7">
            <w:pPr>
              <w:pStyle w:val="TAL"/>
              <w:rPr>
                <w:rFonts w:cs="Arial"/>
                <w:sz w:val="16"/>
                <w:szCs w:val="16"/>
              </w:rPr>
            </w:pPr>
            <w:r w:rsidRPr="006065E3">
              <w:rPr>
                <w:rFonts w:cs="Arial"/>
                <w:sz w:val="16"/>
                <w:szCs w:val="16"/>
              </w:rPr>
              <w:t>38.716-01-01: R4-1811441</w:t>
            </w:r>
          </w:p>
          <w:p w14:paraId="0AF11D04" w14:textId="3F1E0DA0"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EF2E31D" w14:textId="12BF6F90"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6FFC660" w14:textId="150595CD" w:rsidR="003C1AF7" w:rsidRDefault="003C1AF7" w:rsidP="003C1AF7">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D6A0780" w14:textId="6A059917"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158C0B1B"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6C0996" w14:textId="3892C5EE" w:rsidR="003C1AF7" w:rsidRDefault="003C1AF7" w:rsidP="003C1AF7">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_n261(7O)</w:t>
            </w:r>
          </w:p>
        </w:tc>
        <w:tc>
          <w:tcPr>
            <w:tcW w:w="1054" w:type="dxa"/>
            <w:tcBorders>
              <w:top w:val="single" w:sz="4" w:space="0" w:color="auto"/>
              <w:left w:val="single" w:sz="4" w:space="0" w:color="auto"/>
              <w:bottom w:val="single" w:sz="4" w:space="0" w:color="auto"/>
              <w:right w:val="single" w:sz="4" w:space="0" w:color="auto"/>
            </w:tcBorders>
          </w:tcPr>
          <w:p w14:paraId="1DB8B26F" w14:textId="71BFFAFF" w:rsidR="003C1AF7" w:rsidRPr="00BB2070" w:rsidRDefault="003C1AF7" w:rsidP="003C1AF7">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1A21860" w14:textId="5A16C189" w:rsidR="003C1AF7" w:rsidRPr="00BB2070" w:rsidRDefault="003C1AF7" w:rsidP="003C1AF7">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2542B6C2" w14:textId="77777777" w:rsidR="003C1AF7" w:rsidRDefault="003C1AF7" w:rsidP="003C1AF7">
            <w:pPr>
              <w:pStyle w:val="TAL"/>
              <w:rPr>
                <w:rFonts w:cs="Arial"/>
                <w:sz w:val="16"/>
                <w:szCs w:val="16"/>
              </w:rPr>
            </w:pPr>
            <w:r w:rsidRPr="006065E3">
              <w:rPr>
                <w:rFonts w:cs="Arial"/>
                <w:sz w:val="16"/>
                <w:szCs w:val="16"/>
              </w:rPr>
              <w:t>38.716-01-01: R4-1811441</w:t>
            </w:r>
          </w:p>
          <w:p w14:paraId="528E02BA" w14:textId="0B69EF92"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2D0B69F8" w14:textId="73CEED08"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9ED251D" w14:textId="36AA3683" w:rsidR="003C1AF7" w:rsidRDefault="003C1AF7" w:rsidP="003C1AF7">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9B59118" w14:textId="0D48A1DC"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3C5AC438"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A64857B" w14:textId="01265D6F" w:rsidR="003C1AF7" w:rsidRDefault="003C1AF7" w:rsidP="003C1AF7">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_n261(2P)</w:t>
            </w:r>
          </w:p>
        </w:tc>
        <w:tc>
          <w:tcPr>
            <w:tcW w:w="1054" w:type="dxa"/>
            <w:tcBorders>
              <w:top w:val="single" w:sz="4" w:space="0" w:color="auto"/>
              <w:left w:val="single" w:sz="4" w:space="0" w:color="auto"/>
              <w:bottom w:val="single" w:sz="4" w:space="0" w:color="auto"/>
              <w:right w:val="single" w:sz="4" w:space="0" w:color="auto"/>
            </w:tcBorders>
          </w:tcPr>
          <w:p w14:paraId="2D61A7FC" w14:textId="37DB1609" w:rsidR="003C1AF7" w:rsidRPr="00BB2070" w:rsidRDefault="003C1AF7" w:rsidP="003C1AF7">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6764265" w14:textId="75C50D25" w:rsidR="003C1AF7" w:rsidRPr="00BB2070" w:rsidRDefault="003C1AF7" w:rsidP="003C1AF7">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14F1C882" w14:textId="77777777" w:rsidR="003C1AF7" w:rsidRDefault="003C1AF7" w:rsidP="003C1AF7">
            <w:pPr>
              <w:pStyle w:val="TAL"/>
              <w:rPr>
                <w:rFonts w:cs="Arial"/>
                <w:sz w:val="16"/>
                <w:szCs w:val="16"/>
              </w:rPr>
            </w:pPr>
            <w:r w:rsidRPr="006065E3">
              <w:rPr>
                <w:rFonts w:cs="Arial"/>
                <w:sz w:val="16"/>
                <w:szCs w:val="16"/>
              </w:rPr>
              <w:t>38.716-01-01: R4-1811441</w:t>
            </w:r>
          </w:p>
          <w:p w14:paraId="51DDD9FB" w14:textId="1AA5DECC"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700625A" w14:textId="3676319D"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4C9ED4F" w14:textId="28C5EE0A" w:rsidR="003C1AF7" w:rsidRDefault="003C1AF7" w:rsidP="003C1AF7">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1A1EF02" w14:textId="725C7382"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62AD5874"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3F3BC8B" w14:textId="2F275852" w:rsidR="003C1AF7" w:rsidRDefault="003C1AF7" w:rsidP="003C1AF7">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_n261(4Q)</w:t>
            </w:r>
          </w:p>
        </w:tc>
        <w:tc>
          <w:tcPr>
            <w:tcW w:w="1054" w:type="dxa"/>
            <w:tcBorders>
              <w:top w:val="single" w:sz="4" w:space="0" w:color="auto"/>
              <w:left w:val="single" w:sz="4" w:space="0" w:color="auto"/>
              <w:bottom w:val="single" w:sz="4" w:space="0" w:color="auto"/>
              <w:right w:val="single" w:sz="4" w:space="0" w:color="auto"/>
            </w:tcBorders>
          </w:tcPr>
          <w:p w14:paraId="0894DA32" w14:textId="13741723" w:rsidR="003C1AF7" w:rsidRPr="00BB2070" w:rsidRDefault="003C1AF7" w:rsidP="003C1AF7">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1835E65" w14:textId="57753872" w:rsidR="003C1AF7" w:rsidRPr="00BB2070" w:rsidRDefault="003C1AF7" w:rsidP="003C1AF7">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6B8DB064" w14:textId="77777777" w:rsidR="003C1AF7" w:rsidRDefault="003C1AF7" w:rsidP="003C1AF7">
            <w:pPr>
              <w:pStyle w:val="TAL"/>
              <w:rPr>
                <w:rFonts w:cs="Arial"/>
                <w:sz w:val="16"/>
                <w:szCs w:val="16"/>
              </w:rPr>
            </w:pPr>
            <w:r w:rsidRPr="006065E3">
              <w:rPr>
                <w:rFonts w:cs="Arial"/>
                <w:sz w:val="16"/>
                <w:szCs w:val="16"/>
              </w:rPr>
              <w:t>38.716-01-01: R4-1811441</w:t>
            </w:r>
          </w:p>
          <w:p w14:paraId="37C9254E" w14:textId="35B4E304" w:rsidR="003C1AF7" w:rsidRPr="00C31878" w:rsidRDefault="003C1AF7" w:rsidP="003C1AF7">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AA8E84B" w14:textId="5FC83E88"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E45F9B" w14:textId="43C387FF" w:rsidR="003C1AF7" w:rsidRDefault="003C1AF7" w:rsidP="003C1AF7">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034BFC2" w14:textId="32E348CC"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73844ABC"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EFF5521" w14:textId="35341039" w:rsidR="003C1AF7" w:rsidRDefault="003C1AF7" w:rsidP="003C1AF7">
            <w:pPr>
              <w:pStyle w:val="TAL"/>
              <w:rPr>
                <w:rFonts w:cs="Arial"/>
                <w:sz w:val="16"/>
                <w:szCs w:val="16"/>
                <w:lang w:eastAsia="ja-JP"/>
              </w:rPr>
            </w:pPr>
            <w:r w:rsidRPr="00206D86">
              <w:rPr>
                <w:rFonts w:cs="Arial"/>
                <w:sz w:val="16"/>
                <w:szCs w:val="16"/>
                <w:lang w:eastAsia="ja-JP"/>
              </w:rPr>
              <w:t>CA_n260(2P)</w:t>
            </w:r>
          </w:p>
        </w:tc>
        <w:tc>
          <w:tcPr>
            <w:tcW w:w="1054" w:type="dxa"/>
            <w:tcBorders>
              <w:top w:val="single" w:sz="4" w:space="0" w:color="auto"/>
              <w:left w:val="single" w:sz="4" w:space="0" w:color="auto"/>
              <w:bottom w:val="single" w:sz="4" w:space="0" w:color="auto"/>
              <w:right w:val="single" w:sz="4" w:space="0" w:color="auto"/>
            </w:tcBorders>
            <w:vAlign w:val="center"/>
          </w:tcPr>
          <w:p w14:paraId="2471D969" w14:textId="295F3359" w:rsidR="003C1AF7" w:rsidRPr="00BB2070" w:rsidRDefault="003C1AF7" w:rsidP="003C1AF7">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EAE65E4" w14:textId="64B47011" w:rsidR="003C1AF7" w:rsidRPr="00BB2070" w:rsidRDefault="003C1AF7" w:rsidP="003C1AF7">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2A1A6B4A" w14:textId="77777777" w:rsidR="003C1AF7" w:rsidRDefault="003C1AF7" w:rsidP="003C1AF7">
            <w:pPr>
              <w:pStyle w:val="TAL"/>
              <w:rPr>
                <w:rFonts w:cs="Arial"/>
                <w:sz w:val="16"/>
                <w:szCs w:val="16"/>
              </w:rPr>
            </w:pPr>
            <w:r w:rsidRPr="006065E3">
              <w:rPr>
                <w:rFonts w:cs="Arial"/>
                <w:sz w:val="16"/>
                <w:szCs w:val="16"/>
              </w:rPr>
              <w:t>38.716-01-01: R4-1811441</w:t>
            </w:r>
          </w:p>
          <w:p w14:paraId="4387A003" w14:textId="5292B067" w:rsidR="003C1AF7" w:rsidRPr="00C31878" w:rsidRDefault="003C1AF7" w:rsidP="003C1AF7">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512782B" w14:textId="33F40237"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098E4BB" w14:textId="5786FCA6" w:rsidR="003C1AF7" w:rsidRDefault="003C1AF7" w:rsidP="003C1AF7">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48BD557" w14:textId="0060A1B3"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74A5C4B8"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77B2C50" w14:textId="1678BBBC" w:rsidR="003C1AF7" w:rsidRPr="00206D86" w:rsidRDefault="003C1AF7" w:rsidP="003C1AF7">
            <w:pPr>
              <w:pStyle w:val="TAL"/>
              <w:rPr>
                <w:rFonts w:cs="Arial"/>
                <w:sz w:val="16"/>
                <w:szCs w:val="16"/>
                <w:lang w:eastAsia="ja-JP"/>
              </w:rPr>
            </w:pPr>
            <w:r w:rsidRPr="00206D86">
              <w:rPr>
                <w:rFonts w:cs="Arial"/>
                <w:sz w:val="16"/>
                <w:szCs w:val="16"/>
                <w:lang w:eastAsia="ja-JP"/>
              </w:rPr>
              <w:t>CA_n260(3G)</w:t>
            </w:r>
          </w:p>
        </w:tc>
        <w:tc>
          <w:tcPr>
            <w:tcW w:w="1054" w:type="dxa"/>
            <w:tcBorders>
              <w:top w:val="single" w:sz="4" w:space="0" w:color="auto"/>
              <w:left w:val="single" w:sz="4" w:space="0" w:color="auto"/>
              <w:bottom w:val="single" w:sz="4" w:space="0" w:color="auto"/>
              <w:right w:val="single" w:sz="4" w:space="0" w:color="auto"/>
            </w:tcBorders>
            <w:vAlign w:val="center"/>
          </w:tcPr>
          <w:p w14:paraId="1B5FBA41" w14:textId="30C6DC90" w:rsidR="003C1AF7" w:rsidRPr="00206D86" w:rsidRDefault="003C1AF7" w:rsidP="003C1AF7">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2791B22" w14:textId="140827E4" w:rsidR="003C1AF7" w:rsidRPr="00206D86" w:rsidRDefault="003C1AF7" w:rsidP="003C1AF7">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613E6403" w14:textId="77777777" w:rsidR="003C1AF7" w:rsidRDefault="003C1AF7" w:rsidP="003C1AF7">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3B12B58A" w14:textId="318FC3D9"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7CB4A8B" w14:textId="6D7CA97C"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CF7A76A" w14:textId="783C7629" w:rsidR="003C1AF7" w:rsidRDefault="003C1AF7" w:rsidP="003C1AF7">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3DE5D15" w14:textId="3A2B53D4"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198653F1"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E2DB3EB" w14:textId="514EFF85" w:rsidR="003C1AF7" w:rsidRPr="00206D86" w:rsidRDefault="003C1AF7" w:rsidP="003C1AF7">
            <w:pPr>
              <w:pStyle w:val="TAL"/>
              <w:rPr>
                <w:rFonts w:cs="Arial"/>
                <w:sz w:val="16"/>
                <w:szCs w:val="16"/>
                <w:lang w:eastAsia="ja-JP"/>
              </w:rPr>
            </w:pPr>
            <w:r w:rsidRPr="00206D86">
              <w:rPr>
                <w:rFonts w:cs="Arial"/>
                <w:sz w:val="16"/>
                <w:szCs w:val="16"/>
                <w:lang w:eastAsia="ja-JP"/>
              </w:rPr>
              <w:t>CA_n260(4G)</w:t>
            </w:r>
          </w:p>
        </w:tc>
        <w:tc>
          <w:tcPr>
            <w:tcW w:w="1054" w:type="dxa"/>
            <w:tcBorders>
              <w:top w:val="single" w:sz="4" w:space="0" w:color="auto"/>
              <w:left w:val="single" w:sz="4" w:space="0" w:color="auto"/>
              <w:bottom w:val="single" w:sz="4" w:space="0" w:color="auto"/>
              <w:right w:val="single" w:sz="4" w:space="0" w:color="auto"/>
            </w:tcBorders>
            <w:vAlign w:val="center"/>
          </w:tcPr>
          <w:p w14:paraId="5A5C0028" w14:textId="5EAD6948" w:rsidR="003C1AF7" w:rsidRPr="00206D86" w:rsidRDefault="003C1AF7" w:rsidP="003C1AF7">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67EEACE" w14:textId="4A782DA9" w:rsidR="003C1AF7" w:rsidRPr="00206D86" w:rsidRDefault="003C1AF7" w:rsidP="003C1AF7">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73591FDD" w14:textId="77777777" w:rsidR="003C1AF7" w:rsidRDefault="003C1AF7" w:rsidP="003C1AF7">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1E02A65F" w14:textId="3D285ECA"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6B55391" w14:textId="0E69B3FE"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553BF56" w14:textId="66329859" w:rsidR="003C1AF7" w:rsidRDefault="003C1AF7" w:rsidP="003C1AF7">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8E02208" w14:textId="6AE7EDFB"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7B3960C7"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2378517" w14:textId="63429D97" w:rsidR="003C1AF7" w:rsidRPr="00206D86" w:rsidRDefault="003C1AF7" w:rsidP="003C1AF7">
            <w:pPr>
              <w:pStyle w:val="TAL"/>
              <w:rPr>
                <w:rFonts w:cs="Arial"/>
                <w:sz w:val="16"/>
                <w:szCs w:val="16"/>
                <w:lang w:eastAsia="ja-JP"/>
              </w:rPr>
            </w:pPr>
            <w:r w:rsidRPr="00206D86">
              <w:rPr>
                <w:rFonts w:cs="Arial"/>
                <w:sz w:val="16"/>
                <w:szCs w:val="16"/>
                <w:lang w:eastAsia="ja-JP"/>
              </w:rPr>
              <w:t>CA_n260(A-</w:t>
            </w:r>
            <w:r>
              <w:rPr>
                <w:rFonts w:cs="Arial"/>
                <w:sz w:val="16"/>
                <w:szCs w:val="16"/>
                <w:lang w:eastAsia="ja-JP"/>
              </w:rPr>
              <w:t>G</w:t>
            </w:r>
            <w:r w:rsidRPr="00206D86">
              <w:rPr>
                <w:rFonts w:cs="Arial"/>
                <w:sz w:val="16"/>
                <w:szCs w:val="16"/>
                <w:lang w:eastAsia="ja-JP"/>
              </w:rPr>
              <w:t>-O)</w:t>
            </w:r>
          </w:p>
        </w:tc>
        <w:tc>
          <w:tcPr>
            <w:tcW w:w="1054" w:type="dxa"/>
            <w:tcBorders>
              <w:top w:val="single" w:sz="4" w:space="0" w:color="auto"/>
              <w:left w:val="single" w:sz="4" w:space="0" w:color="auto"/>
              <w:bottom w:val="single" w:sz="4" w:space="0" w:color="auto"/>
              <w:right w:val="single" w:sz="4" w:space="0" w:color="auto"/>
            </w:tcBorders>
            <w:vAlign w:val="center"/>
          </w:tcPr>
          <w:p w14:paraId="16F99734" w14:textId="0DA487E5" w:rsidR="003C1AF7" w:rsidRPr="00206D86" w:rsidRDefault="003C1AF7" w:rsidP="003C1AF7">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02A6330" w14:textId="66D4C1DD" w:rsidR="003C1AF7" w:rsidRPr="00206D86" w:rsidRDefault="003C1AF7" w:rsidP="003C1AF7">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519A9CC8" w14:textId="77777777" w:rsidR="003C1AF7" w:rsidRDefault="003C1AF7" w:rsidP="003C1AF7">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752BCBE0" w14:textId="337D9640"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2C394D5C" w14:textId="525E6809"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D598363" w14:textId="5B511BFC" w:rsidR="003C1AF7" w:rsidRDefault="003C1AF7" w:rsidP="003C1AF7">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1232F2" w14:textId="00FB3B20"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105241EA"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C1A6A1C" w14:textId="3EB77AA9" w:rsidR="003C1AF7" w:rsidRPr="00206D86" w:rsidRDefault="003C1AF7" w:rsidP="003C1AF7">
            <w:pPr>
              <w:pStyle w:val="TAL"/>
              <w:rPr>
                <w:rFonts w:cs="Arial"/>
                <w:sz w:val="16"/>
                <w:szCs w:val="16"/>
                <w:lang w:eastAsia="ja-JP"/>
              </w:rPr>
            </w:pPr>
            <w:r w:rsidRPr="00206D86">
              <w:rPr>
                <w:rFonts w:cs="Arial"/>
                <w:sz w:val="16"/>
                <w:szCs w:val="16"/>
                <w:lang w:eastAsia="ja-JP"/>
              </w:rPr>
              <w:t>CA_n260(2A-</w:t>
            </w:r>
            <w:r>
              <w:rPr>
                <w:rFonts w:cs="Arial"/>
                <w:sz w:val="16"/>
                <w:szCs w:val="16"/>
                <w:lang w:eastAsia="ja-JP"/>
              </w:rPr>
              <w:t>G</w:t>
            </w:r>
            <w:r w:rsidRPr="00206D86">
              <w:rPr>
                <w:rFonts w:cs="Arial"/>
                <w:sz w:val="16"/>
                <w:szCs w:val="16"/>
                <w:lang w:eastAsia="ja-JP"/>
              </w:rPr>
              <w:t>-O)</w:t>
            </w:r>
          </w:p>
        </w:tc>
        <w:tc>
          <w:tcPr>
            <w:tcW w:w="1054" w:type="dxa"/>
            <w:tcBorders>
              <w:top w:val="single" w:sz="4" w:space="0" w:color="auto"/>
              <w:left w:val="single" w:sz="4" w:space="0" w:color="auto"/>
              <w:bottom w:val="single" w:sz="4" w:space="0" w:color="auto"/>
              <w:right w:val="single" w:sz="4" w:space="0" w:color="auto"/>
            </w:tcBorders>
            <w:vAlign w:val="center"/>
          </w:tcPr>
          <w:p w14:paraId="4C65A1A4" w14:textId="1FE97844" w:rsidR="003C1AF7" w:rsidRPr="00206D86" w:rsidRDefault="003C1AF7" w:rsidP="003C1AF7">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1F6F8F3" w14:textId="1FCC13E1" w:rsidR="003C1AF7" w:rsidRPr="00206D86" w:rsidRDefault="003C1AF7" w:rsidP="003C1AF7">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73F9D6CF" w14:textId="77777777" w:rsidR="003C1AF7" w:rsidRDefault="003C1AF7" w:rsidP="003C1AF7">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2AB98375" w14:textId="52B2C0EE"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29F4D8AD" w14:textId="3E048D5E"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1292F07" w14:textId="3AC2A89C" w:rsidR="003C1AF7" w:rsidRDefault="003C1AF7" w:rsidP="003C1AF7">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3FDF2A4" w14:textId="3294956E"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3C82E423"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067CCE9" w14:textId="0476EEA8" w:rsidR="003C1AF7" w:rsidRPr="00206D86" w:rsidRDefault="003C1AF7" w:rsidP="003C1AF7">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2</w:t>
            </w:r>
            <w:r w:rsidRPr="00206D86">
              <w:rPr>
                <w:rFonts w:cs="Arial"/>
                <w:sz w:val="16"/>
                <w:szCs w:val="16"/>
                <w:lang w:eastAsia="ja-JP"/>
              </w:rPr>
              <w:t>A-</w:t>
            </w:r>
            <w:r>
              <w:rPr>
                <w:rFonts w:cs="Arial"/>
                <w:sz w:val="16"/>
                <w:szCs w:val="16"/>
                <w:lang w:eastAsia="ja-JP"/>
              </w:rPr>
              <w:t>2G</w:t>
            </w:r>
            <w:r w:rsidRPr="00206D86">
              <w:rPr>
                <w:rFonts w:cs="Arial"/>
                <w:sz w:val="16"/>
                <w:szCs w:val="16"/>
                <w:lang w:eastAsia="ja-JP"/>
              </w:rPr>
              <w:t>-O)</w:t>
            </w:r>
          </w:p>
        </w:tc>
        <w:tc>
          <w:tcPr>
            <w:tcW w:w="1054" w:type="dxa"/>
            <w:tcBorders>
              <w:top w:val="single" w:sz="4" w:space="0" w:color="auto"/>
              <w:left w:val="single" w:sz="4" w:space="0" w:color="auto"/>
              <w:bottom w:val="single" w:sz="4" w:space="0" w:color="auto"/>
              <w:right w:val="single" w:sz="4" w:space="0" w:color="auto"/>
            </w:tcBorders>
            <w:vAlign w:val="center"/>
          </w:tcPr>
          <w:p w14:paraId="492CD89E" w14:textId="61AE51A3" w:rsidR="003C1AF7" w:rsidRPr="00206D86" w:rsidRDefault="003C1AF7" w:rsidP="003C1AF7">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87EF44C" w14:textId="316B67BC" w:rsidR="003C1AF7" w:rsidRPr="00206D86" w:rsidRDefault="003C1AF7" w:rsidP="003C1AF7">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2EA03C82" w14:textId="77777777" w:rsidR="003C1AF7" w:rsidRDefault="003C1AF7" w:rsidP="003C1AF7">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196EEBB7" w14:textId="543E1D18"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F5598BB" w14:textId="239603A4"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1D12231" w14:textId="061A2BEA" w:rsidR="003C1AF7" w:rsidRDefault="003C1AF7" w:rsidP="003C1AF7">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F19669F" w14:textId="6F4B236F"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0DF4EB21"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701B96E" w14:textId="07ED091D" w:rsidR="003C1AF7" w:rsidRPr="00206D86" w:rsidRDefault="003C1AF7" w:rsidP="003C1AF7">
            <w:pPr>
              <w:pStyle w:val="TAL"/>
              <w:rPr>
                <w:rFonts w:cs="Arial"/>
                <w:sz w:val="16"/>
                <w:szCs w:val="16"/>
                <w:lang w:eastAsia="ja-JP"/>
              </w:rPr>
            </w:pPr>
            <w:r w:rsidRPr="00206D86">
              <w:rPr>
                <w:rFonts w:cs="Arial"/>
                <w:sz w:val="16"/>
                <w:szCs w:val="16"/>
                <w:lang w:eastAsia="ja-JP"/>
              </w:rPr>
              <w:t>CA_n260(A-</w:t>
            </w:r>
            <w:r>
              <w:rPr>
                <w:rFonts w:cs="Arial"/>
                <w:sz w:val="16"/>
                <w:szCs w:val="16"/>
                <w:lang w:eastAsia="ja-JP"/>
              </w:rPr>
              <w:t>G</w:t>
            </w:r>
            <w:r w:rsidRPr="00206D86">
              <w:rPr>
                <w:rFonts w:cs="Arial"/>
                <w:sz w:val="16"/>
                <w:szCs w:val="16"/>
                <w:lang w:eastAsia="ja-JP"/>
              </w:rPr>
              <w:t>)</w:t>
            </w:r>
          </w:p>
        </w:tc>
        <w:tc>
          <w:tcPr>
            <w:tcW w:w="1054" w:type="dxa"/>
            <w:tcBorders>
              <w:top w:val="single" w:sz="4" w:space="0" w:color="auto"/>
              <w:left w:val="single" w:sz="4" w:space="0" w:color="auto"/>
              <w:bottom w:val="single" w:sz="4" w:space="0" w:color="auto"/>
              <w:right w:val="single" w:sz="4" w:space="0" w:color="auto"/>
            </w:tcBorders>
            <w:vAlign w:val="center"/>
          </w:tcPr>
          <w:p w14:paraId="78338DCB" w14:textId="2B8352E3" w:rsidR="003C1AF7" w:rsidRPr="00206D86" w:rsidRDefault="003C1AF7" w:rsidP="003C1AF7">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CD3A6F8" w14:textId="7E7EBCF0" w:rsidR="003C1AF7" w:rsidRPr="00206D86" w:rsidRDefault="003C1AF7" w:rsidP="003C1AF7">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162A061F" w14:textId="77777777" w:rsidR="003C1AF7" w:rsidRDefault="003C1AF7" w:rsidP="003C1AF7">
            <w:pPr>
              <w:pStyle w:val="TAL"/>
              <w:rPr>
                <w:rFonts w:cs="Arial"/>
                <w:sz w:val="16"/>
                <w:szCs w:val="16"/>
              </w:rPr>
            </w:pPr>
            <w:r w:rsidRPr="006065E3">
              <w:rPr>
                <w:rFonts w:cs="Arial"/>
                <w:sz w:val="16"/>
                <w:szCs w:val="16"/>
              </w:rPr>
              <w:t>38.716-01-01: R4-1811441</w:t>
            </w:r>
          </w:p>
          <w:p w14:paraId="0EB96C9C" w14:textId="653992A6"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A886187" w14:textId="71A39DBE"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127579" w14:textId="466EA01A" w:rsidR="003C1AF7" w:rsidRDefault="003C1AF7" w:rsidP="003C1AF7">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8317F7F" w14:textId="48AF7A7D"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7F12B3B6"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24EECB6" w14:textId="0B854AED" w:rsidR="003C1AF7" w:rsidRPr="00206D86" w:rsidRDefault="003C1AF7" w:rsidP="003C1AF7">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G</w:t>
            </w:r>
            <w:r w:rsidRPr="00206D86">
              <w:rPr>
                <w:rFonts w:cs="Arial"/>
                <w:sz w:val="16"/>
                <w:szCs w:val="16"/>
                <w:lang w:eastAsia="ja-JP"/>
              </w:rPr>
              <w:t>-O)</w:t>
            </w:r>
          </w:p>
        </w:tc>
        <w:tc>
          <w:tcPr>
            <w:tcW w:w="1054" w:type="dxa"/>
            <w:tcBorders>
              <w:top w:val="single" w:sz="4" w:space="0" w:color="auto"/>
              <w:left w:val="single" w:sz="4" w:space="0" w:color="auto"/>
              <w:bottom w:val="single" w:sz="4" w:space="0" w:color="auto"/>
              <w:right w:val="single" w:sz="4" w:space="0" w:color="auto"/>
            </w:tcBorders>
            <w:vAlign w:val="center"/>
          </w:tcPr>
          <w:p w14:paraId="78DBBD3C" w14:textId="139818AD" w:rsidR="003C1AF7" w:rsidRPr="00206D86" w:rsidRDefault="003C1AF7" w:rsidP="003C1AF7">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0F78CB4" w14:textId="6802636C" w:rsidR="003C1AF7" w:rsidRPr="00206D86" w:rsidRDefault="003C1AF7" w:rsidP="003C1AF7">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6CBBDDC4" w14:textId="77777777" w:rsidR="003C1AF7" w:rsidRDefault="003C1AF7" w:rsidP="003C1AF7">
            <w:pPr>
              <w:pStyle w:val="TAL"/>
              <w:rPr>
                <w:rFonts w:cs="Arial"/>
                <w:sz w:val="16"/>
                <w:szCs w:val="16"/>
              </w:rPr>
            </w:pPr>
            <w:r w:rsidRPr="006065E3">
              <w:rPr>
                <w:rFonts w:cs="Arial"/>
                <w:sz w:val="16"/>
                <w:szCs w:val="16"/>
              </w:rPr>
              <w:t>38.716-01-01: R4-1811441</w:t>
            </w:r>
          </w:p>
          <w:p w14:paraId="53DD8A10" w14:textId="7E37A4E1"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5067C40" w14:textId="783BA598"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D9876F" w14:textId="47BECB75" w:rsidR="003C1AF7" w:rsidRDefault="003C1AF7" w:rsidP="003C1AF7">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82D5B41" w14:textId="4F467042"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5FFD48B8"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2D583BF" w14:textId="12DB9AAE" w:rsidR="003C1AF7" w:rsidRPr="00206D86" w:rsidRDefault="003C1AF7" w:rsidP="003C1AF7">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G</w:t>
            </w:r>
            <w:r w:rsidRPr="00206D86">
              <w:rPr>
                <w:rFonts w:cs="Arial"/>
                <w:sz w:val="16"/>
                <w:szCs w:val="16"/>
                <w:lang w:eastAsia="ja-JP"/>
              </w:rPr>
              <w:t>-O)</w:t>
            </w:r>
          </w:p>
        </w:tc>
        <w:tc>
          <w:tcPr>
            <w:tcW w:w="1054" w:type="dxa"/>
            <w:tcBorders>
              <w:top w:val="single" w:sz="4" w:space="0" w:color="auto"/>
              <w:left w:val="single" w:sz="4" w:space="0" w:color="auto"/>
              <w:bottom w:val="single" w:sz="4" w:space="0" w:color="auto"/>
              <w:right w:val="single" w:sz="4" w:space="0" w:color="auto"/>
            </w:tcBorders>
            <w:vAlign w:val="center"/>
          </w:tcPr>
          <w:p w14:paraId="342C250F" w14:textId="0DC9C4E7" w:rsidR="003C1AF7" w:rsidRPr="00206D86" w:rsidRDefault="003C1AF7" w:rsidP="003C1AF7">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C966ECB" w14:textId="0EF9BE4B" w:rsidR="003C1AF7" w:rsidRPr="00206D86" w:rsidRDefault="003C1AF7" w:rsidP="003C1AF7">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37BD5588" w14:textId="77777777" w:rsidR="003C1AF7" w:rsidRDefault="003C1AF7" w:rsidP="003C1AF7">
            <w:pPr>
              <w:pStyle w:val="TAL"/>
              <w:rPr>
                <w:rFonts w:cs="Arial"/>
                <w:sz w:val="16"/>
                <w:szCs w:val="16"/>
              </w:rPr>
            </w:pPr>
            <w:r w:rsidRPr="006065E3">
              <w:rPr>
                <w:rFonts w:cs="Arial"/>
                <w:sz w:val="16"/>
                <w:szCs w:val="16"/>
              </w:rPr>
              <w:t>38.716-01-01: R4-1811441</w:t>
            </w:r>
          </w:p>
          <w:p w14:paraId="52251A04" w14:textId="75871DBE" w:rsidR="003C1AF7" w:rsidRPr="00C31878" w:rsidRDefault="003C1AF7" w:rsidP="003C1AF7">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463F519" w14:textId="1213F1E6"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BEC4A2" w14:textId="1B1FF861" w:rsidR="003C1AF7" w:rsidRDefault="003C1AF7" w:rsidP="003C1AF7">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8A3AC3" w14:textId="382FF9A9"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1DEF0DA2"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7CC13FA" w14:textId="76EABA98" w:rsidR="003C1AF7" w:rsidRPr="00206D86" w:rsidRDefault="003C1AF7" w:rsidP="003C1AF7">
            <w:pPr>
              <w:pStyle w:val="TAL"/>
              <w:rPr>
                <w:rFonts w:cs="Arial"/>
                <w:sz w:val="16"/>
                <w:szCs w:val="16"/>
                <w:lang w:eastAsia="ja-JP"/>
              </w:rPr>
            </w:pPr>
            <w:r w:rsidRPr="00206D86">
              <w:rPr>
                <w:rFonts w:cs="Arial"/>
                <w:sz w:val="16"/>
                <w:szCs w:val="16"/>
                <w:lang w:eastAsia="ja-JP"/>
              </w:rPr>
              <w:t>CA_n260(A-D)</w:t>
            </w:r>
          </w:p>
        </w:tc>
        <w:tc>
          <w:tcPr>
            <w:tcW w:w="1054" w:type="dxa"/>
            <w:tcBorders>
              <w:top w:val="single" w:sz="4" w:space="0" w:color="auto"/>
              <w:left w:val="single" w:sz="4" w:space="0" w:color="auto"/>
              <w:bottom w:val="single" w:sz="4" w:space="0" w:color="auto"/>
              <w:right w:val="single" w:sz="4" w:space="0" w:color="auto"/>
            </w:tcBorders>
            <w:vAlign w:val="center"/>
          </w:tcPr>
          <w:p w14:paraId="5B2730EA" w14:textId="260542A5" w:rsidR="003C1AF7" w:rsidRPr="00206D86" w:rsidRDefault="003C1AF7" w:rsidP="003C1AF7">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98C6BB6" w14:textId="6497D73B" w:rsidR="003C1AF7" w:rsidRPr="00206D86" w:rsidRDefault="003C1AF7" w:rsidP="003C1AF7">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28B3A0B5" w14:textId="77777777" w:rsidR="003C1AF7" w:rsidRDefault="003C1AF7" w:rsidP="003C1AF7">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6B0CCB67" w14:textId="0E29067D" w:rsidR="003C1AF7" w:rsidRPr="00C31878" w:rsidRDefault="003C1AF7" w:rsidP="003C1AF7">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4E427A6" w14:textId="71069590"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FD2079D" w14:textId="6F4329D6" w:rsidR="003C1AF7" w:rsidRDefault="003C1AF7" w:rsidP="003C1AF7">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77AD29F" w14:textId="594B0EF2"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091D2F2E"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01368A2" w14:textId="3FA7B1B5" w:rsidR="003C1AF7" w:rsidRPr="00206D86" w:rsidRDefault="003C1AF7" w:rsidP="003C1AF7">
            <w:pPr>
              <w:pStyle w:val="TAL"/>
              <w:rPr>
                <w:rFonts w:cs="Arial"/>
                <w:sz w:val="16"/>
                <w:szCs w:val="16"/>
                <w:lang w:eastAsia="ja-JP"/>
              </w:rPr>
            </w:pPr>
            <w:r w:rsidRPr="00206D86">
              <w:rPr>
                <w:rFonts w:cs="Arial"/>
                <w:sz w:val="16"/>
                <w:szCs w:val="16"/>
                <w:lang w:eastAsia="ja-JP"/>
              </w:rPr>
              <w:t>CA_n260(2A-D)</w:t>
            </w:r>
          </w:p>
        </w:tc>
        <w:tc>
          <w:tcPr>
            <w:tcW w:w="1054" w:type="dxa"/>
            <w:tcBorders>
              <w:top w:val="single" w:sz="4" w:space="0" w:color="auto"/>
              <w:left w:val="single" w:sz="4" w:space="0" w:color="auto"/>
              <w:bottom w:val="single" w:sz="4" w:space="0" w:color="auto"/>
              <w:right w:val="single" w:sz="4" w:space="0" w:color="auto"/>
            </w:tcBorders>
            <w:vAlign w:val="center"/>
          </w:tcPr>
          <w:p w14:paraId="03A1D0A5" w14:textId="1F5936DC" w:rsidR="003C1AF7" w:rsidRPr="00206D86" w:rsidRDefault="003C1AF7" w:rsidP="003C1AF7">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1CDE97C" w14:textId="2D6FCEB5" w:rsidR="003C1AF7" w:rsidRPr="00206D86" w:rsidRDefault="003C1AF7" w:rsidP="003C1AF7">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2B30D6C4" w14:textId="77777777" w:rsidR="003C1AF7" w:rsidRDefault="003C1AF7" w:rsidP="003C1AF7">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0383339A" w14:textId="0BABF9BE"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B5F5E74" w14:textId="2F89498F"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4B77B3A" w14:textId="31E5C15F" w:rsidR="003C1AF7" w:rsidRDefault="003C1AF7" w:rsidP="003C1AF7">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DFF6046" w14:textId="2FCD0A98"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1C9D2067"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6DA510E" w14:textId="52F0D3FA" w:rsidR="003C1AF7" w:rsidRPr="00206D86" w:rsidRDefault="003C1AF7" w:rsidP="003C1AF7">
            <w:pPr>
              <w:pStyle w:val="TAL"/>
              <w:rPr>
                <w:rFonts w:cs="Arial"/>
                <w:sz w:val="16"/>
                <w:szCs w:val="16"/>
                <w:lang w:eastAsia="ja-JP"/>
              </w:rPr>
            </w:pPr>
            <w:r w:rsidRPr="00206D86">
              <w:rPr>
                <w:rFonts w:cs="Arial"/>
                <w:sz w:val="16"/>
                <w:szCs w:val="16"/>
                <w:lang w:eastAsia="ja-JP"/>
              </w:rPr>
              <w:t>CA_n260(A-D-O)</w:t>
            </w:r>
          </w:p>
        </w:tc>
        <w:tc>
          <w:tcPr>
            <w:tcW w:w="1054" w:type="dxa"/>
            <w:tcBorders>
              <w:top w:val="single" w:sz="4" w:space="0" w:color="auto"/>
              <w:left w:val="single" w:sz="4" w:space="0" w:color="auto"/>
              <w:bottom w:val="single" w:sz="4" w:space="0" w:color="auto"/>
              <w:right w:val="single" w:sz="4" w:space="0" w:color="auto"/>
            </w:tcBorders>
            <w:vAlign w:val="center"/>
          </w:tcPr>
          <w:p w14:paraId="606483E4" w14:textId="7C00FF60" w:rsidR="003C1AF7" w:rsidRPr="00206D86" w:rsidRDefault="003C1AF7" w:rsidP="003C1AF7">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B249AB2" w14:textId="507837A9" w:rsidR="003C1AF7" w:rsidRPr="00206D86" w:rsidRDefault="003C1AF7" w:rsidP="003C1AF7">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4FBBAB94" w14:textId="77777777" w:rsidR="003C1AF7" w:rsidRDefault="003C1AF7" w:rsidP="003C1AF7">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164F627A" w14:textId="6DB21BD0"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E81A48E" w14:textId="681C315F"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92CB4E" w14:textId="428D3298" w:rsidR="003C1AF7" w:rsidRDefault="003C1AF7" w:rsidP="003C1AF7">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08E4294" w14:textId="1BCEA875"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1CE8E09F"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74A8241" w14:textId="2CFDE4D7" w:rsidR="003C1AF7" w:rsidRPr="00206D86" w:rsidRDefault="003C1AF7" w:rsidP="003C1AF7">
            <w:pPr>
              <w:pStyle w:val="TAL"/>
              <w:rPr>
                <w:rFonts w:cs="Arial"/>
                <w:sz w:val="16"/>
                <w:szCs w:val="16"/>
                <w:lang w:eastAsia="ja-JP"/>
              </w:rPr>
            </w:pPr>
            <w:r w:rsidRPr="00206D86">
              <w:rPr>
                <w:rFonts w:cs="Arial"/>
                <w:sz w:val="16"/>
                <w:szCs w:val="16"/>
                <w:lang w:eastAsia="ja-JP"/>
              </w:rPr>
              <w:t>CA_n260(2A-D-O)</w:t>
            </w:r>
          </w:p>
        </w:tc>
        <w:tc>
          <w:tcPr>
            <w:tcW w:w="1054" w:type="dxa"/>
            <w:tcBorders>
              <w:top w:val="single" w:sz="4" w:space="0" w:color="auto"/>
              <w:left w:val="single" w:sz="4" w:space="0" w:color="auto"/>
              <w:bottom w:val="single" w:sz="4" w:space="0" w:color="auto"/>
              <w:right w:val="single" w:sz="4" w:space="0" w:color="auto"/>
            </w:tcBorders>
            <w:vAlign w:val="center"/>
          </w:tcPr>
          <w:p w14:paraId="1073C3E5" w14:textId="2340E4F9" w:rsidR="003C1AF7" w:rsidRPr="00206D86" w:rsidRDefault="003C1AF7" w:rsidP="003C1AF7">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42ED838" w14:textId="1944871F" w:rsidR="003C1AF7" w:rsidRPr="00206D86" w:rsidRDefault="003C1AF7" w:rsidP="003C1AF7">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05B355E2" w14:textId="77777777" w:rsidR="003C1AF7" w:rsidRDefault="003C1AF7" w:rsidP="003C1AF7">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5429C6BE" w14:textId="4BF26E02"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1BA3E2A" w14:textId="6221530A"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EFB49D" w14:textId="0F33BE89" w:rsidR="003C1AF7" w:rsidRDefault="003C1AF7" w:rsidP="003C1AF7">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6F0BF54" w14:textId="25B15FF9"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34EF25EC"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1549865" w14:textId="558E917F" w:rsidR="003C1AF7" w:rsidRPr="00206D86" w:rsidRDefault="003C1AF7" w:rsidP="003C1AF7">
            <w:pPr>
              <w:pStyle w:val="TAL"/>
              <w:rPr>
                <w:rFonts w:cs="Arial"/>
                <w:sz w:val="16"/>
                <w:szCs w:val="16"/>
                <w:lang w:eastAsia="ja-JP"/>
              </w:rPr>
            </w:pPr>
            <w:r w:rsidRPr="00206D86">
              <w:rPr>
                <w:rFonts w:cs="Arial"/>
                <w:sz w:val="16"/>
                <w:szCs w:val="16"/>
                <w:lang w:eastAsia="ja-JP"/>
              </w:rPr>
              <w:t>CA_n260(D-2O)</w:t>
            </w:r>
          </w:p>
        </w:tc>
        <w:tc>
          <w:tcPr>
            <w:tcW w:w="1054" w:type="dxa"/>
            <w:tcBorders>
              <w:top w:val="single" w:sz="4" w:space="0" w:color="auto"/>
              <w:left w:val="single" w:sz="4" w:space="0" w:color="auto"/>
              <w:bottom w:val="single" w:sz="4" w:space="0" w:color="auto"/>
              <w:right w:val="single" w:sz="4" w:space="0" w:color="auto"/>
            </w:tcBorders>
            <w:vAlign w:val="center"/>
          </w:tcPr>
          <w:p w14:paraId="056751D5" w14:textId="597088E8" w:rsidR="003C1AF7" w:rsidRPr="00206D86" w:rsidRDefault="003C1AF7" w:rsidP="003C1AF7">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7BB0482" w14:textId="2AEAFC3D" w:rsidR="003C1AF7" w:rsidRPr="00206D86" w:rsidRDefault="003C1AF7" w:rsidP="003C1AF7">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3BC8B82D" w14:textId="77777777" w:rsidR="003C1AF7" w:rsidRDefault="003C1AF7" w:rsidP="003C1AF7">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0CA8EEE8" w14:textId="1E4E706A"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7E2018A" w14:textId="20BBA043"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461DB02" w14:textId="4BFE8678" w:rsidR="003C1AF7" w:rsidRDefault="003C1AF7" w:rsidP="003C1AF7">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1BA753" w14:textId="6BF8C091"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12F9AB90"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6B613F5" w14:textId="0F376358" w:rsidR="003C1AF7" w:rsidRPr="00206D86" w:rsidRDefault="003C1AF7" w:rsidP="003C1AF7">
            <w:pPr>
              <w:pStyle w:val="TAL"/>
              <w:rPr>
                <w:rFonts w:cs="Arial"/>
                <w:sz w:val="16"/>
                <w:szCs w:val="16"/>
                <w:lang w:eastAsia="ja-JP"/>
              </w:rPr>
            </w:pPr>
            <w:r w:rsidRPr="00206D86">
              <w:rPr>
                <w:rFonts w:cs="Arial"/>
                <w:sz w:val="16"/>
                <w:szCs w:val="16"/>
                <w:lang w:eastAsia="ja-JP"/>
              </w:rPr>
              <w:t>CA_n260(A-D-2O)</w:t>
            </w:r>
          </w:p>
        </w:tc>
        <w:tc>
          <w:tcPr>
            <w:tcW w:w="1054" w:type="dxa"/>
            <w:tcBorders>
              <w:top w:val="single" w:sz="4" w:space="0" w:color="auto"/>
              <w:left w:val="single" w:sz="4" w:space="0" w:color="auto"/>
              <w:bottom w:val="single" w:sz="4" w:space="0" w:color="auto"/>
              <w:right w:val="single" w:sz="4" w:space="0" w:color="auto"/>
            </w:tcBorders>
            <w:vAlign w:val="center"/>
          </w:tcPr>
          <w:p w14:paraId="622850A7" w14:textId="5AEAEB01" w:rsidR="003C1AF7" w:rsidRPr="00206D86" w:rsidRDefault="003C1AF7" w:rsidP="003C1AF7">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FAB0EC7" w14:textId="77DB7D9A" w:rsidR="003C1AF7" w:rsidRPr="00206D86" w:rsidRDefault="003C1AF7" w:rsidP="003C1AF7">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3345AF8E" w14:textId="77777777" w:rsidR="003C1AF7" w:rsidRDefault="003C1AF7" w:rsidP="003C1AF7">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2062C8A7" w14:textId="136CB746"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8B878C7" w14:textId="41007ACE"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7FE100F" w14:textId="178E812C" w:rsidR="003C1AF7" w:rsidRDefault="003C1AF7" w:rsidP="003C1AF7">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BAD7E7" w14:textId="5E8B7A62"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08694CE9"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A8130AB" w14:textId="4AB84BA7" w:rsidR="003C1AF7" w:rsidRPr="00206D86" w:rsidRDefault="003C1AF7" w:rsidP="003C1AF7">
            <w:pPr>
              <w:pStyle w:val="TAL"/>
              <w:rPr>
                <w:rFonts w:cs="Arial"/>
                <w:sz w:val="16"/>
                <w:szCs w:val="16"/>
                <w:lang w:eastAsia="ja-JP"/>
              </w:rPr>
            </w:pPr>
            <w:r w:rsidRPr="00206D86">
              <w:rPr>
                <w:rFonts w:cs="Arial"/>
                <w:sz w:val="16"/>
                <w:szCs w:val="16"/>
                <w:lang w:eastAsia="ja-JP"/>
              </w:rPr>
              <w:t>CA_n260(2A-D-2O)</w:t>
            </w:r>
          </w:p>
        </w:tc>
        <w:tc>
          <w:tcPr>
            <w:tcW w:w="1054" w:type="dxa"/>
            <w:tcBorders>
              <w:top w:val="single" w:sz="4" w:space="0" w:color="auto"/>
              <w:left w:val="single" w:sz="4" w:space="0" w:color="auto"/>
              <w:bottom w:val="single" w:sz="4" w:space="0" w:color="auto"/>
              <w:right w:val="single" w:sz="4" w:space="0" w:color="auto"/>
            </w:tcBorders>
            <w:vAlign w:val="center"/>
          </w:tcPr>
          <w:p w14:paraId="6934D08F" w14:textId="1B3B2AAD" w:rsidR="003C1AF7" w:rsidRPr="00206D86" w:rsidRDefault="003C1AF7" w:rsidP="003C1AF7">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A31DFE2" w14:textId="1BBB772A" w:rsidR="003C1AF7" w:rsidRPr="00206D86" w:rsidRDefault="003C1AF7" w:rsidP="003C1AF7">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7EAD4448" w14:textId="77777777" w:rsidR="003C1AF7" w:rsidRDefault="003C1AF7" w:rsidP="003C1AF7">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5666A416" w14:textId="58216987"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AB1C8AB" w14:textId="27E2ED93"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16C1872" w14:textId="406613EC" w:rsidR="003C1AF7" w:rsidRDefault="003C1AF7" w:rsidP="003C1AF7">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AF29C77" w14:textId="4FD45F23"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0B43C240"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924D4F7" w14:textId="417FD1EA" w:rsidR="003C1AF7" w:rsidRPr="00206D86" w:rsidRDefault="003C1AF7" w:rsidP="003C1AF7">
            <w:pPr>
              <w:pStyle w:val="TAL"/>
              <w:rPr>
                <w:rFonts w:cs="Arial"/>
                <w:sz w:val="16"/>
                <w:szCs w:val="16"/>
                <w:lang w:eastAsia="ja-JP"/>
              </w:rPr>
            </w:pPr>
            <w:r w:rsidRPr="00206D86">
              <w:rPr>
                <w:rFonts w:cs="Arial"/>
                <w:sz w:val="16"/>
                <w:szCs w:val="16"/>
                <w:lang w:eastAsia="ja-JP"/>
              </w:rPr>
              <w:t>CA_n260(A-2D)</w:t>
            </w:r>
          </w:p>
        </w:tc>
        <w:tc>
          <w:tcPr>
            <w:tcW w:w="1054" w:type="dxa"/>
            <w:tcBorders>
              <w:top w:val="single" w:sz="4" w:space="0" w:color="auto"/>
              <w:left w:val="single" w:sz="4" w:space="0" w:color="auto"/>
              <w:bottom w:val="single" w:sz="4" w:space="0" w:color="auto"/>
              <w:right w:val="single" w:sz="4" w:space="0" w:color="auto"/>
            </w:tcBorders>
            <w:vAlign w:val="center"/>
          </w:tcPr>
          <w:p w14:paraId="650ACB9D" w14:textId="5FA4CE7B" w:rsidR="003C1AF7" w:rsidRPr="00206D86" w:rsidRDefault="003C1AF7" w:rsidP="003C1AF7">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A32359A" w14:textId="383379F4" w:rsidR="003C1AF7" w:rsidRPr="00206D86" w:rsidRDefault="003C1AF7" w:rsidP="003C1AF7">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46DFEEEF" w14:textId="77777777" w:rsidR="003C1AF7" w:rsidRDefault="003C1AF7" w:rsidP="003C1AF7">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233F408B" w14:textId="17DE28C2"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C9BE80A" w14:textId="21529DE1"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21B5C8" w14:textId="39C6A410" w:rsidR="003C1AF7" w:rsidRDefault="003C1AF7" w:rsidP="003C1AF7">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C476D94" w14:textId="2C0157FA"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4EE025EB"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B533E08" w14:textId="081B959F" w:rsidR="003C1AF7" w:rsidRPr="00206D86" w:rsidRDefault="003C1AF7" w:rsidP="003C1AF7">
            <w:pPr>
              <w:pStyle w:val="TAL"/>
              <w:rPr>
                <w:rFonts w:cs="Arial"/>
                <w:sz w:val="16"/>
                <w:szCs w:val="16"/>
                <w:lang w:eastAsia="ja-JP"/>
              </w:rPr>
            </w:pPr>
            <w:r w:rsidRPr="00206D86">
              <w:rPr>
                <w:rFonts w:cs="Arial"/>
                <w:sz w:val="16"/>
                <w:szCs w:val="16"/>
                <w:lang w:eastAsia="ja-JP"/>
              </w:rPr>
              <w:t>CA_n260(2A-2D)</w:t>
            </w:r>
          </w:p>
        </w:tc>
        <w:tc>
          <w:tcPr>
            <w:tcW w:w="1054" w:type="dxa"/>
            <w:tcBorders>
              <w:top w:val="single" w:sz="4" w:space="0" w:color="auto"/>
              <w:left w:val="single" w:sz="4" w:space="0" w:color="auto"/>
              <w:bottom w:val="single" w:sz="4" w:space="0" w:color="auto"/>
              <w:right w:val="single" w:sz="4" w:space="0" w:color="auto"/>
            </w:tcBorders>
            <w:vAlign w:val="center"/>
          </w:tcPr>
          <w:p w14:paraId="537F9EE2" w14:textId="2547A1CC" w:rsidR="003C1AF7" w:rsidRPr="00206D86" w:rsidRDefault="003C1AF7" w:rsidP="003C1AF7">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1FF261B" w14:textId="38576854" w:rsidR="003C1AF7" w:rsidRPr="00206D86" w:rsidRDefault="003C1AF7" w:rsidP="003C1AF7">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4FF6DA58" w14:textId="77777777" w:rsidR="003C1AF7" w:rsidRDefault="003C1AF7" w:rsidP="003C1AF7">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1465CA21" w14:textId="4C235489"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2008122E" w14:textId="4A98EBA9"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0AE3F68" w14:textId="116B127C" w:rsidR="003C1AF7" w:rsidRDefault="003C1AF7" w:rsidP="003C1AF7">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7C36AAC" w14:textId="6DF85990"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524240ED"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8178F3C" w14:textId="52C1B264" w:rsidR="003C1AF7" w:rsidRPr="00206D86" w:rsidRDefault="003C1AF7" w:rsidP="003C1AF7">
            <w:pPr>
              <w:pStyle w:val="TAL"/>
              <w:rPr>
                <w:rFonts w:cs="Arial"/>
                <w:sz w:val="16"/>
                <w:szCs w:val="16"/>
                <w:lang w:eastAsia="ja-JP"/>
              </w:rPr>
            </w:pPr>
            <w:r w:rsidRPr="00206D86">
              <w:rPr>
                <w:rFonts w:cs="Arial"/>
                <w:sz w:val="16"/>
                <w:szCs w:val="16"/>
                <w:lang w:eastAsia="ja-JP"/>
              </w:rPr>
              <w:t>DC_n260(A-P)</w:t>
            </w:r>
          </w:p>
        </w:tc>
        <w:tc>
          <w:tcPr>
            <w:tcW w:w="1054" w:type="dxa"/>
            <w:tcBorders>
              <w:top w:val="single" w:sz="4" w:space="0" w:color="auto"/>
              <w:left w:val="single" w:sz="4" w:space="0" w:color="auto"/>
              <w:bottom w:val="single" w:sz="4" w:space="0" w:color="auto"/>
              <w:right w:val="single" w:sz="4" w:space="0" w:color="auto"/>
            </w:tcBorders>
            <w:vAlign w:val="center"/>
          </w:tcPr>
          <w:p w14:paraId="4ADECA09" w14:textId="6BE58E8D" w:rsidR="003C1AF7" w:rsidRPr="00206D86" w:rsidRDefault="003C1AF7" w:rsidP="003C1AF7">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FF9A1EB" w14:textId="12A9578A" w:rsidR="003C1AF7" w:rsidRPr="00206D86" w:rsidRDefault="003C1AF7" w:rsidP="003C1AF7">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4DCB92F3" w14:textId="77777777" w:rsidR="003C1AF7" w:rsidRDefault="003C1AF7" w:rsidP="003C1AF7">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06C5AEBC" w14:textId="15D1553D"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8CD0729" w14:textId="6B90DDE6"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C9897D3" w14:textId="40E277DA" w:rsidR="003C1AF7" w:rsidRDefault="003C1AF7" w:rsidP="003C1AF7">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052AA8" w14:textId="4FDC3C89"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29507667"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4323A3F" w14:textId="0EDB186D" w:rsidR="003C1AF7" w:rsidRPr="00206D86" w:rsidRDefault="003C1AF7" w:rsidP="003C1AF7">
            <w:pPr>
              <w:pStyle w:val="TAL"/>
              <w:rPr>
                <w:rFonts w:cs="Arial"/>
                <w:sz w:val="16"/>
                <w:szCs w:val="16"/>
                <w:lang w:eastAsia="ja-JP"/>
              </w:rPr>
            </w:pPr>
            <w:r w:rsidRPr="00206D86">
              <w:rPr>
                <w:rFonts w:cs="Arial"/>
                <w:sz w:val="16"/>
                <w:szCs w:val="16"/>
                <w:lang w:eastAsia="ja-JP"/>
              </w:rPr>
              <w:t>DC_n260(2A-P)</w:t>
            </w:r>
          </w:p>
        </w:tc>
        <w:tc>
          <w:tcPr>
            <w:tcW w:w="1054" w:type="dxa"/>
            <w:tcBorders>
              <w:top w:val="single" w:sz="4" w:space="0" w:color="auto"/>
              <w:left w:val="single" w:sz="4" w:space="0" w:color="auto"/>
              <w:bottom w:val="single" w:sz="4" w:space="0" w:color="auto"/>
              <w:right w:val="single" w:sz="4" w:space="0" w:color="auto"/>
            </w:tcBorders>
            <w:vAlign w:val="center"/>
          </w:tcPr>
          <w:p w14:paraId="75F1706E" w14:textId="0644BA42" w:rsidR="003C1AF7" w:rsidRPr="00206D86" w:rsidRDefault="003C1AF7" w:rsidP="003C1AF7">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A731B3B" w14:textId="40E5D71E" w:rsidR="003C1AF7" w:rsidRPr="00206D86" w:rsidRDefault="003C1AF7" w:rsidP="003C1AF7">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4778884E" w14:textId="77777777" w:rsidR="003C1AF7" w:rsidRDefault="003C1AF7" w:rsidP="003C1AF7">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3CE8763C" w14:textId="76120162"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D0CA06F" w14:textId="4F0B3B9F"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873847D" w14:textId="2A41DC75" w:rsidR="003C1AF7" w:rsidRDefault="003C1AF7" w:rsidP="003C1AF7">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AE71CB" w14:textId="471AE1E9"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5358A259"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710E009" w14:textId="0A590142" w:rsidR="003C1AF7" w:rsidRPr="00206D86" w:rsidRDefault="003C1AF7" w:rsidP="003C1AF7">
            <w:pPr>
              <w:pStyle w:val="TAL"/>
              <w:rPr>
                <w:rFonts w:cs="Arial"/>
                <w:sz w:val="16"/>
                <w:szCs w:val="16"/>
                <w:lang w:eastAsia="ja-JP"/>
              </w:rPr>
            </w:pPr>
            <w:r w:rsidRPr="00206D86">
              <w:rPr>
                <w:rFonts w:cs="Arial"/>
                <w:sz w:val="16"/>
                <w:szCs w:val="16"/>
                <w:lang w:eastAsia="ja-JP"/>
              </w:rPr>
              <w:t>DC_n260(A-2P)</w:t>
            </w:r>
          </w:p>
        </w:tc>
        <w:tc>
          <w:tcPr>
            <w:tcW w:w="1054" w:type="dxa"/>
            <w:tcBorders>
              <w:top w:val="single" w:sz="4" w:space="0" w:color="auto"/>
              <w:left w:val="single" w:sz="4" w:space="0" w:color="auto"/>
              <w:bottom w:val="single" w:sz="4" w:space="0" w:color="auto"/>
              <w:right w:val="single" w:sz="4" w:space="0" w:color="auto"/>
            </w:tcBorders>
            <w:vAlign w:val="center"/>
          </w:tcPr>
          <w:p w14:paraId="5D6FAEFB" w14:textId="1391FB0D" w:rsidR="003C1AF7" w:rsidRPr="00206D86" w:rsidRDefault="003C1AF7" w:rsidP="003C1AF7">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098BAD0" w14:textId="10791E14" w:rsidR="003C1AF7" w:rsidRPr="00206D86" w:rsidRDefault="003C1AF7" w:rsidP="003C1AF7">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29EA38A" w14:textId="77777777" w:rsidR="003C1AF7" w:rsidRDefault="003C1AF7" w:rsidP="003C1AF7">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1E43790F" w14:textId="4AF4DC91"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1D87F078" w14:textId="6D599590"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320F208" w14:textId="68921A7C" w:rsidR="003C1AF7" w:rsidRDefault="003C1AF7" w:rsidP="003C1AF7">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1F1C67E" w14:textId="3EEE9E15"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61798574"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511DB27" w14:textId="0E01B093" w:rsidR="003C1AF7" w:rsidRPr="00206D86" w:rsidRDefault="003C1AF7" w:rsidP="003C1AF7">
            <w:pPr>
              <w:pStyle w:val="TAL"/>
              <w:rPr>
                <w:rFonts w:cs="Arial"/>
                <w:sz w:val="16"/>
                <w:szCs w:val="16"/>
                <w:lang w:eastAsia="ja-JP"/>
              </w:rPr>
            </w:pPr>
            <w:r w:rsidRPr="00206D86">
              <w:rPr>
                <w:rFonts w:cs="Arial"/>
                <w:sz w:val="16"/>
                <w:szCs w:val="16"/>
                <w:lang w:eastAsia="ja-JP"/>
              </w:rPr>
              <w:t>DC_n260(2A-2P)</w:t>
            </w:r>
          </w:p>
        </w:tc>
        <w:tc>
          <w:tcPr>
            <w:tcW w:w="1054" w:type="dxa"/>
            <w:tcBorders>
              <w:top w:val="single" w:sz="4" w:space="0" w:color="auto"/>
              <w:left w:val="single" w:sz="4" w:space="0" w:color="auto"/>
              <w:bottom w:val="single" w:sz="4" w:space="0" w:color="auto"/>
              <w:right w:val="single" w:sz="4" w:space="0" w:color="auto"/>
            </w:tcBorders>
            <w:vAlign w:val="center"/>
          </w:tcPr>
          <w:p w14:paraId="791142F4" w14:textId="71DFAD6C" w:rsidR="003C1AF7" w:rsidRPr="00206D86" w:rsidRDefault="003C1AF7" w:rsidP="003C1AF7">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642780A" w14:textId="01B834FE" w:rsidR="003C1AF7" w:rsidRPr="00206D86" w:rsidRDefault="003C1AF7" w:rsidP="003C1AF7">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3131194" w14:textId="77777777" w:rsidR="003C1AF7" w:rsidRDefault="003C1AF7" w:rsidP="003C1AF7">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5F03D29A" w14:textId="2D961643"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0B335EA" w14:textId="6333591A"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6280EEC" w14:textId="7FDB9EDB" w:rsidR="003C1AF7" w:rsidRDefault="003C1AF7" w:rsidP="003C1AF7">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9D1676D" w14:textId="243E9023"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6C621D6D"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0AFCE76" w14:textId="0B0FC4A7" w:rsidR="003C1AF7" w:rsidRPr="00206D86" w:rsidRDefault="003C1AF7" w:rsidP="003C1AF7">
            <w:pPr>
              <w:pStyle w:val="TAL"/>
              <w:rPr>
                <w:rFonts w:cs="Arial"/>
                <w:sz w:val="16"/>
                <w:szCs w:val="16"/>
                <w:lang w:eastAsia="ja-JP"/>
              </w:rPr>
            </w:pPr>
            <w:r w:rsidRPr="00206D86">
              <w:rPr>
                <w:rFonts w:cs="Arial"/>
                <w:sz w:val="16"/>
                <w:szCs w:val="16"/>
                <w:lang w:eastAsia="ja-JP"/>
              </w:rPr>
              <w:t>CA_n260(3A-3O)</w:t>
            </w:r>
          </w:p>
        </w:tc>
        <w:tc>
          <w:tcPr>
            <w:tcW w:w="1054" w:type="dxa"/>
            <w:tcBorders>
              <w:top w:val="single" w:sz="4" w:space="0" w:color="auto"/>
              <w:left w:val="single" w:sz="4" w:space="0" w:color="auto"/>
              <w:bottom w:val="single" w:sz="4" w:space="0" w:color="auto"/>
              <w:right w:val="single" w:sz="4" w:space="0" w:color="auto"/>
            </w:tcBorders>
            <w:vAlign w:val="center"/>
          </w:tcPr>
          <w:p w14:paraId="5390806C" w14:textId="76F7FD6D" w:rsidR="003C1AF7" w:rsidRPr="00206D86" w:rsidRDefault="003C1AF7" w:rsidP="003C1AF7">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99B9D3A" w14:textId="2746DCCF" w:rsidR="003C1AF7" w:rsidRPr="00206D86" w:rsidRDefault="003C1AF7" w:rsidP="003C1AF7">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6C10E2D" w14:textId="77777777" w:rsidR="003C1AF7" w:rsidRDefault="003C1AF7" w:rsidP="003C1AF7">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11EBACCA" w14:textId="2749B3CF"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19507862" w14:textId="0F2C457E"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F270784" w14:textId="2EEA5C9C" w:rsidR="003C1AF7" w:rsidRDefault="003C1AF7" w:rsidP="003C1AF7">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7582A78" w14:textId="381BE589"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6784A9B7"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E9F6DB6" w14:textId="676FB5BC" w:rsidR="003C1AF7" w:rsidRPr="00206D86" w:rsidRDefault="003C1AF7" w:rsidP="003C1AF7">
            <w:pPr>
              <w:pStyle w:val="TAL"/>
              <w:rPr>
                <w:rFonts w:cs="Arial"/>
                <w:sz w:val="16"/>
                <w:szCs w:val="16"/>
                <w:lang w:eastAsia="ja-JP"/>
              </w:rPr>
            </w:pPr>
            <w:r w:rsidRPr="00206D86">
              <w:rPr>
                <w:rFonts w:cs="Arial"/>
                <w:sz w:val="16"/>
                <w:szCs w:val="16"/>
                <w:lang w:eastAsia="ja-JP"/>
              </w:rPr>
              <w:t>CA_n260(D-2G)</w:t>
            </w:r>
          </w:p>
        </w:tc>
        <w:tc>
          <w:tcPr>
            <w:tcW w:w="1054" w:type="dxa"/>
            <w:tcBorders>
              <w:top w:val="single" w:sz="4" w:space="0" w:color="auto"/>
              <w:left w:val="single" w:sz="4" w:space="0" w:color="auto"/>
              <w:bottom w:val="single" w:sz="4" w:space="0" w:color="auto"/>
              <w:right w:val="single" w:sz="4" w:space="0" w:color="auto"/>
            </w:tcBorders>
            <w:vAlign w:val="center"/>
          </w:tcPr>
          <w:p w14:paraId="0540B9B6" w14:textId="439BD3F3" w:rsidR="003C1AF7" w:rsidRPr="00206D86" w:rsidRDefault="003C1AF7" w:rsidP="003C1AF7">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F211F63" w14:textId="454A1148" w:rsidR="003C1AF7" w:rsidRPr="00206D86" w:rsidRDefault="003C1AF7" w:rsidP="003C1AF7">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4B1AA633" w14:textId="77777777" w:rsidR="003C1AF7" w:rsidRDefault="003C1AF7" w:rsidP="003C1AF7">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54BDC925" w14:textId="5866CF5D"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FDA626B" w14:textId="2141977B"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FE4B68" w14:textId="53C05035" w:rsidR="003C1AF7" w:rsidRDefault="003C1AF7" w:rsidP="003C1AF7">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19FB8E4" w14:textId="49D2B840"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3D7DF70C"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6A2A53D" w14:textId="247B59A2" w:rsidR="003C1AF7" w:rsidRPr="00206D86" w:rsidRDefault="003C1AF7" w:rsidP="003C1AF7">
            <w:pPr>
              <w:pStyle w:val="TAL"/>
              <w:rPr>
                <w:rFonts w:cs="Arial"/>
                <w:sz w:val="16"/>
                <w:szCs w:val="16"/>
                <w:lang w:eastAsia="ja-JP"/>
              </w:rPr>
            </w:pPr>
            <w:r w:rsidRPr="00206D86">
              <w:rPr>
                <w:rFonts w:cs="Arial"/>
                <w:sz w:val="16"/>
                <w:szCs w:val="16"/>
                <w:lang w:eastAsia="ja-JP"/>
              </w:rPr>
              <w:t>CA_n260(2D-O)</w:t>
            </w:r>
          </w:p>
        </w:tc>
        <w:tc>
          <w:tcPr>
            <w:tcW w:w="1054" w:type="dxa"/>
            <w:tcBorders>
              <w:top w:val="single" w:sz="4" w:space="0" w:color="auto"/>
              <w:left w:val="single" w:sz="4" w:space="0" w:color="auto"/>
              <w:bottom w:val="single" w:sz="4" w:space="0" w:color="auto"/>
              <w:right w:val="single" w:sz="4" w:space="0" w:color="auto"/>
            </w:tcBorders>
            <w:vAlign w:val="center"/>
          </w:tcPr>
          <w:p w14:paraId="08AA15AA" w14:textId="2B2A6043" w:rsidR="003C1AF7" w:rsidRPr="00206D86" w:rsidRDefault="003C1AF7" w:rsidP="003C1AF7">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00DE1F2" w14:textId="3BE01F17" w:rsidR="003C1AF7" w:rsidRPr="00206D86" w:rsidRDefault="003C1AF7" w:rsidP="003C1AF7">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469786CE" w14:textId="77777777" w:rsidR="003C1AF7" w:rsidRDefault="003C1AF7" w:rsidP="003C1AF7">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2FA1A375" w14:textId="3E1B69BF"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7088F3A" w14:textId="33F355FA"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6B95BC" w14:textId="74B7FA6C" w:rsidR="003C1AF7" w:rsidRDefault="003C1AF7" w:rsidP="003C1AF7">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5C3C32" w14:textId="4F471020"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0F17DDAF"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3E56696" w14:textId="21A03334" w:rsidR="003C1AF7" w:rsidRPr="00206D86" w:rsidRDefault="003C1AF7" w:rsidP="003C1AF7">
            <w:pPr>
              <w:pStyle w:val="TAL"/>
              <w:rPr>
                <w:rFonts w:cs="Arial"/>
                <w:sz w:val="16"/>
                <w:szCs w:val="16"/>
                <w:lang w:eastAsia="ja-JP"/>
              </w:rPr>
            </w:pPr>
            <w:r w:rsidRPr="00206D86">
              <w:rPr>
                <w:rFonts w:cs="Arial"/>
                <w:sz w:val="16"/>
                <w:szCs w:val="16"/>
                <w:lang w:eastAsia="ja-JP"/>
              </w:rPr>
              <w:t>CA_n260(G-2O)</w:t>
            </w:r>
          </w:p>
        </w:tc>
        <w:tc>
          <w:tcPr>
            <w:tcW w:w="1054" w:type="dxa"/>
            <w:tcBorders>
              <w:top w:val="single" w:sz="4" w:space="0" w:color="auto"/>
              <w:left w:val="single" w:sz="4" w:space="0" w:color="auto"/>
              <w:bottom w:val="single" w:sz="4" w:space="0" w:color="auto"/>
              <w:right w:val="single" w:sz="4" w:space="0" w:color="auto"/>
            </w:tcBorders>
            <w:vAlign w:val="center"/>
          </w:tcPr>
          <w:p w14:paraId="529D5059" w14:textId="19D92750" w:rsidR="003C1AF7" w:rsidRPr="00206D86" w:rsidRDefault="003C1AF7" w:rsidP="003C1AF7">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8204796" w14:textId="765FA01E" w:rsidR="003C1AF7" w:rsidRPr="00206D86" w:rsidRDefault="003C1AF7" w:rsidP="003C1AF7">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677ABF99" w14:textId="77777777" w:rsidR="003C1AF7" w:rsidRDefault="003C1AF7" w:rsidP="003C1AF7">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09673CDB" w14:textId="6B152D31"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8965EAC" w14:textId="744283EC"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BBAC068" w14:textId="46D6C186" w:rsidR="003C1AF7" w:rsidRDefault="003C1AF7" w:rsidP="003C1AF7">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741A0A" w14:textId="489A7748"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00FB29B7"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D0C1B0B" w14:textId="3E7BFEF6" w:rsidR="003C1AF7" w:rsidRPr="00206D86" w:rsidRDefault="003C1AF7" w:rsidP="003C1AF7">
            <w:pPr>
              <w:pStyle w:val="TAL"/>
              <w:rPr>
                <w:rFonts w:cs="Arial"/>
                <w:sz w:val="16"/>
                <w:szCs w:val="16"/>
                <w:lang w:eastAsia="ja-JP"/>
              </w:rPr>
            </w:pPr>
            <w:r w:rsidRPr="00206D86">
              <w:rPr>
                <w:rFonts w:cs="Arial"/>
                <w:sz w:val="16"/>
                <w:szCs w:val="16"/>
                <w:lang w:eastAsia="ja-JP"/>
              </w:rPr>
              <w:t>CA_n260(2G-2O)</w:t>
            </w:r>
          </w:p>
        </w:tc>
        <w:tc>
          <w:tcPr>
            <w:tcW w:w="1054" w:type="dxa"/>
            <w:tcBorders>
              <w:top w:val="single" w:sz="4" w:space="0" w:color="auto"/>
              <w:left w:val="single" w:sz="4" w:space="0" w:color="auto"/>
              <w:bottom w:val="single" w:sz="4" w:space="0" w:color="auto"/>
              <w:right w:val="single" w:sz="4" w:space="0" w:color="auto"/>
            </w:tcBorders>
            <w:vAlign w:val="center"/>
          </w:tcPr>
          <w:p w14:paraId="147657C1" w14:textId="35F10706" w:rsidR="003C1AF7" w:rsidRPr="00206D86" w:rsidRDefault="003C1AF7" w:rsidP="003C1AF7">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B114A07" w14:textId="71F0ABFB" w:rsidR="003C1AF7" w:rsidRPr="00206D86" w:rsidRDefault="003C1AF7" w:rsidP="003C1AF7">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C68CAFA" w14:textId="77777777" w:rsidR="003C1AF7" w:rsidRDefault="003C1AF7" w:rsidP="003C1AF7">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0151A9E4" w14:textId="3B3FC35E"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4EF3DE9" w14:textId="68DED5ED"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26E252" w14:textId="00EDBCDE" w:rsidR="003C1AF7" w:rsidRDefault="003C1AF7" w:rsidP="003C1AF7">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C53E7D" w14:textId="736CD951"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3A3F6D74"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4434354" w14:textId="2E56C758" w:rsidR="003C1AF7" w:rsidRPr="00206D86" w:rsidRDefault="003C1AF7" w:rsidP="003C1AF7">
            <w:pPr>
              <w:pStyle w:val="TAL"/>
              <w:rPr>
                <w:rFonts w:cs="Arial"/>
                <w:sz w:val="16"/>
                <w:szCs w:val="16"/>
                <w:lang w:eastAsia="ja-JP"/>
              </w:rPr>
            </w:pPr>
            <w:r w:rsidRPr="00206D86">
              <w:rPr>
                <w:rFonts w:cs="Arial"/>
                <w:sz w:val="16"/>
                <w:szCs w:val="16"/>
                <w:lang w:eastAsia="ja-JP"/>
              </w:rPr>
              <w:t>CA_n260(G-3O)</w:t>
            </w:r>
          </w:p>
        </w:tc>
        <w:tc>
          <w:tcPr>
            <w:tcW w:w="1054" w:type="dxa"/>
            <w:tcBorders>
              <w:top w:val="single" w:sz="4" w:space="0" w:color="auto"/>
              <w:left w:val="single" w:sz="4" w:space="0" w:color="auto"/>
              <w:bottom w:val="single" w:sz="4" w:space="0" w:color="auto"/>
              <w:right w:val="single" w:sz="4" w:space="0" w:color="auto"/>
            </w:tcBorders>
            <w:vAlign w:val="center"/>
          </w:tcPr>
          <w:p w14:paraId="037AE51B" w14:textId="522A4A64" w:rsidR="003C1AF7" w:rsidRPr="00206D86" w:rsidRDefault="003C1AF7" w:rsidP="003C1AF7">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CB3EC64" w14:textId="39668F43" w:rsidR="003C1AF7" w:rsidRPr="00206D86" w:rsidRDefault="003C1AF7" w:rsidP="003C1AF7">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DCD306E" w14:textId="77777777" w:rsidR="003C1AF7" w:rsidRDefault="003C1AF7" w:rsidP="003C1AF7">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3D8078EB" w14:textId="03C7D278"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4AB98E1" w14:textId="31D9E60C"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614AA7B" w14:textId="4EE6FE5C" w:rsidR="003C1AF7" w:rsidRDefault="003C1AF7" w:rsidP="003C1AF7">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1DD1A1C" w14:textId="3772EB45"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74491C1D"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DF19FAB" w14:textId="33C86AAA" w:rsidR="003C1AF7" w:rsidRPr="00206D86" w:rsidRDefault="003C1AF7" w:rsidP="003C1AF7">
            <w:pPr>
              <w:pStyle w:val="TAL"/>
              <w:rPr>
                <w:rFonts w:cs="Arial"/>
                <w:sz w:val="16"/>
                <w:szCs w:val="16"/>
                <w:lang w:eastAsia="ja-JP"/>
              </w:rPr>
            </w:pPr>
            <w:r w:rsidRPr="00206D86">
              <w:rPr>
                <w:rFonts w:cs="Arial"/>
                <w:sz w:val="16"/>
                <w:szCs w:val="16"/>
                <w:lang w:eastAsia="ja-JP"/>
              </w:rPr>
              <w:t>CA_n260(2G-3O)</w:t>
            </w:r>
          </w:p>
        </w:tc>
        <w:tc>
          <w:tcPr>
            <w:tcW w:w="1054" w:type="dxa"/>
            <w:tcBorders>
              <w:top w:val="single" w:sz="4" w:space="0" w:color="auto"/>
              <w:left w:val="single" w:sz="4" w:space="0" w:color="auto"/>
              <w:bottom w:val="single" w:sz="4" w:space="0" w:color="auto"/>
              <w:right w:val="single" w:sz="4" w:space="0" w:color="auto"/>
            </w:tcBorders>
            <w:vAlign w:val="center"/>
          </w:tcPr>
          <w:p w14:paraId="49873CE3" w14:textId="2AB0C56A" w:rsidR="003C1AF7" w:rsidRPr="00206D86" w:rsidRDefault="003C1AF7" w:rsidP="003C1AF7">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4379B2B" w14:textId="4FFD0C69" w:rsidR="003C1AF7" w:rsidRPr="00206D86" w:rsidRDefault="003C1AF7" w:rsidP="003C1AF7">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7D156A3" w14:textId="77777777" w:rsidR="003C1AF7" w:rsidRDefault="003C1AF7" w:rsidP="003C1AF7">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44489E22" w14:textId="34F59C23"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0E74C34" w14:textId="4EB89659"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463362A" w14:textId="0BB716B6" w:rsidR="003C1AF7" w:rsidRDefault="003C1AF7" w:rsidP="003C1AF7">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21C9D7" w14:textId="58BB64A0"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0B06FC76"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527F1B2" w14:textId="260FE3EE" w:rsidR="003C1AF7" w:rsidRPr="00206D86" w:rsidRDefault="003C1AF7" w:rsidP="003C1AF7">
            <w:pPr>
              <w:pStyle w:val="TAL"/>
              <w:rPr>
                <w:rFonts w:cs="Arial"/>
                <w:sz w:val="16"/>
                <w:szCs w:val="16"/>
                <w:lang w:eastAsia="ja-JP"/>
              </w:rPr>
            </w:pPr>
            <w:r w:rsidRPr="00206D86">
              <w:rPr>
                <w:rFonts w:cs="Arial"/>
                <w:sz w:val="16"/>
                <w:szCs w:val="16"/>
                <w:lang w:eastAsia="ja-JP"/>
              </w:rPr>
              <w:t>CA_n260(G-4O)</w:t>
            </w:r>
          </w:p>
        </w:tc>
        <w:tc>
          <w:tcPr>
            <w:tcW w:w="1054" w:type="dxa"/>
            <w:tcBorders>
              <w:top w:val="single" w:sz="4" w:space="0" w:color="auto"/>
              <w:left w:val="single" w:sz="4" w:space="0" w:color="auto"/>
              <w:bottom w:val="single" w:sz="4" w:space="0" w:color="auto"/>
              <w:right w:val="single" w:sz="4" w:space="0" w:color="auto"/>
            </w:tcBorders>
            <w:vAlign w:val="center"/>
          </w:tcPr>
          <w:p w14:paraId="58700843" w14:textId="4AA7E99E" w:rsidR="003C1AF7" w:rsidRPr="00206D86" w:rsidRDefault="003C1AF7" w:rsidP="003C1AF7">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CF9E0EF" w14:textId="48C3E51F" w:rsidR="003C1AF7" w:rsidRPr="00206D86" w:rsidRDefault="003C1AF7" w:rsidP="003C1AF7">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6BF10D7" w14:textId="77777777" w:rsidR="003C1AF7" w:rsidRDefault="003C1AF7" w:rsidP="003C1AF7">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79370E8E" w14:textId="7AF5FB6B"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03666B4" w14:textId="28103C92"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0EF0D0" w14:textId="31E7B982" w:rsidR="003C1AF7" w:rsidRDefault="003C1AF7" w:rsidP="003C1AF7">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394B35" w14:textId="51F208BD"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38C4AE3C"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A0EAAF8" w14:textId="6C5CF907" w:rsidR="003C1AF7" w:rsidRPr="00206D86" w:rsidRDefault="003C1AF7" w:rsidP="003C1AF7">
            <w:pPr>
              <w:pStyle w:val="TAL"/>
              <w:rPr>
                <w:rFonts w:cs="Arial"/>
                <w:sz w:val="16"/>
                <w:szCs w:val="16"/>
                <w:lang w:eastAsia="ja-JP"/>
              </w:rPr>
            </w:pPr>
            <w:r w:rsidRPr="00206D86">
              <w:rPr>
                <w:rFonts w:cs="Arial"/>
                <w:sz w:val="16"/>
                <w:szCs w:val="16"/>
                <w:lang w:eastAsia="ja-JP"/>
              </w:rPr>
              <w:t>CA_n260(2G-4O)</w:t>
            </w:r>
          </w:p>
        </w:tc>
        <w:tc>
          <w:tcPr>
            <w:tcW w:w="1054" w:type="dxa"/>
            <w:tcBorders>
              <w:top w:val="single" w:sz="4" w:space="0" w:color="auto"/>
              <w:left w:val="single" w:sz="4" w:space="0" w:color="auto"/>
              <w:bottom w:val="single" w:sz="4" w:space="0" w:color="auto"/>
              <w:right w:val="single" w:sz="4" w:space="0" w:color="auto"/>
            </w:tcBorders>
            <w:vAlign w:val="center"/>
          </w:tcPr>
          <w:p w14:paraId="0FC1B72D" w14:textId="45CA7B74" w:rsidR="003C1AF7" w:rsidRPr="00206D86" w:rsidRDefault="003C1AF7" w:rsidP="003C1AF7">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59CECFA" w14:textId="251A5325" w:rsidR="003C1AF7" w:rsidRPr="00206D86" w:rsidRDefault="003C1AF7" w:rsidP="003C1AF7">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3B3B6DC" w14:textId="77777777" w:rsidR="003C1AF7" w:rsidRDefault="003C1AF7" w:rsidP="003C1AF7">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403BEC11" w14:textId="207ABDDC"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5DC1952" w14:textId="4D46232F"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C45420" w14:textId="0C5EBAF0" w:rsidR="003C1AF7" w:rsidRDefault="003C1AF7" w:rsidP="003C1AF7">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1DC3AB3" w14:textId="786637F1"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0EF8EC40"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527E774" w14:textId="7E8C000E" w:rsidR="003C1AF7" w:rsidRPr="00206D86" w:rsidRDefault="003C1AF7" w:rsidP="003C1AF7">
            <w:pPr>
              <w:pStyle w:val="TAL"/>
              <w:rPr>
                <w:rFonts w:cs="Arial"/>
                <w:sz w:val="16"/>
                <w:szCs w:val="16"/>
                <w:lang w:eastAsia="ja-JP"/>
              </w:rPr>
            </w:pPr>
            <w:r w:rsidRPr="00206D86">
              <w:rPr>
                <w:rFonts w:cs="Arial"/>
                <w:sz w:val="16"/>
                <w:szCs w:val="16"/>
                <w:lang w:eastAsia="ja-JP"/>
              </w:rPr>
              <w:t>CA_n260(3G-O)</w:t>
            </w:r>
          </w:p>
        </w:tc>
        <w:tc>
          <w:tcPr>
            <w:tcW w:w="1054" w:type="dxa"/>
            <w:tcBorders>
              <w:top w:val="single" w:sz="4" w:space="0" w:color="auto"/>
              <w:left w:val="single" w:sz="4" w:space="0" w:color="auto"/>
              <w:bottom w:val="single" w:sz="4" w:space="0" w:color="auto"/>
              <w:right w:val="single" w:sz="4" w:space="0" w:color="auto"/>
            </w:tcBorders>
            <w:vAlign w:val="center"/>
          </w:tcPr>
          <w:p w14:paraId="66E6FB12" w14:textId="5BEB0AC0" w:rsidR="003C1AF7" w:rsidRPr="00206D86" w:rsidRDefault="003C1AF7" w:rsidP="003C1AF7">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63AC8A4" w14:textId="2996D941" w:rsidR="003C1AF7" w:rsidRPr="00206D86" w:rsidRDefault="003C1AF7" w:rsidP="003C1AF7">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8C2C7FE" w14:textId="77777777" w:rsidR="003C1AF7" w:rsidRDefault="003C1AF7" w:rsidP="003C1AF7">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58301305" w14:textId="537F1112"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7567FAE" w14:textId="047D09D9"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C6D2062" w14:textId="20381DA4" w:rsidR="003C1AF7" w:rsidRDefault="003C1AF7" w:rsidP="003C1AF7">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1803833" w14:textId="3B96292B"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67797282"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DB3DF95" w14:textId="392AD8EB" w:rsidR="003C1AF7" w:rsidRPr="00206D86" w:rsidRDefault="003C1AF7" w:rsidP="003C1AF7">
            <w:pPr>
              <w:pStyle w:val="TAL"/>
              <w:rPr>
                <w:rFonts w:cs="Arial"/>
                <w:sz w:val="16"/>
                <w:szCs w:val="16"/>
                <w:lang w:eastAsia="ja-JP"/>
              </w:rPr>
            </w:pPr>
            <w:r w:rsidRPr="00206D86">
              <w:rPr>
                <w:rFonts w:cs="Arial"/>
                <w:sz w:val="16"/>
                <w:szCs w:val="16"/>
                <w:lang w:eastAsia="ja-JP"/>
              </w:rPr>
              <w:t>CA_n260(4G-O)</w:t>
            </w:r>
          </w:p>
        </w:tc>
        <w:tc>
          <w:tcPr>
            <w:tcW w:w="1054" w:type="dxa"/>
            <w:tcBorders>
              <w:top w:val="single" w:sz="4" w:space="0" w:color="auto"/>
              <w:left w:val="single" w:sz="4" w:space="0" w:color="auto"/>
              <w:bottom w:val="single" w:sz="4" w:space="0" w:color="auto"/>
              <w:right w:val="single" w:sz="4" w:space="0" w:color="auto"/>
            </w:tcBorders>
            <w:vAlign w:val="center"/>
          </w:tcPr>
          <w:p w14:paraId="189518D8" w14:textId="3BD0743B" w:rsidR="003C1AF7" w:rsidRPr="00206D86" w:rsidRDefault="003C1AF7" w:rsidP="003C1AF7">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AE6D569" w14:textId="349FA6A6" w:rsidR="003C1AF7" w:rsidRPr="00206D86" w:rsidRDefault="003C1AF7" w:rsidP="003C1AF7">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0F0EF30" w14:textId="77777777" w:rsidR="003C1AF7" w:rsidRDefault="003C1AF7" w:rsidP="003C1AF7">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7495E6CC" w14:textId="3614C554"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5C40F27" w14:textId="0AB62706"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D862C80" w14:textId="5D703130" w:rsidR="003C1AF7" w:rsidRDefault="003C1AF7" w:rsidP="003C1AF7">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F660277" w14:textId="7009994C"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3191E535"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857948A" w14:textId="4512E1A5" w:rsidR="003C1AF7" w:rsidRPr="00206D86" w:rsidRDefault="003C1AF7" w:rsidP="003C1AF7">
            <w:pPr>
              <w:pStyle w:val="TAL"/>
              <w:rPr>
                <w:rFonts w:cs="Arial"/>
                <w:sz w:val="16"/>
                <w:szCs w:val="16"/>
                <w:lang w:eastAsia="ja-JP"/>
              </w:rPr>
            </w:pPr>
            <w:r w:rsidRPr="00206D86">
              <w:rPr>
                <w:rFonts w:cs="Arial"/>
                <w:sz w:val="16"/>
                <w:szCs w:val="16"/>
                <w:lang w:eastAsia="ja-JP"/>
              </w:rPr>
              <w:t>CA_n260(H-O)</w:t>
            </w:r>
          </w:p>
        </w:tc>
        <w:tc>
          <w:tcPr>
            <w:tcW w:w="1054" w:type="dxa"/>
            <w:tcBorders>
              <w:top w:val="single" w:sz="4" w:space="0" w:color="auto"/>
              <w:left w:val="single" w:sz="4" w:space="0" w:color="auto"/>
              <w:bottom w:val="single" w:sz="4" w:space="0" w:color="auto"/>
              <w:right w:val="single" w:sz="4" w:space="0" w:color="auto"/>
            </w:tcBorders>
            <w:vAlign w:val="center"/>
          </w:tcPr>
          <w:p w14:paraId="32EA5C62" w14:textId="0067440C" w:rsidR="003C1AF7" w:rsidRPr="00206D86" w:rsidRDefault="003C1AF7" w:rsidP="003C1AF7">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3E6E4CE" w14:textId="179E23E5" w:rsidR="003C1AF7" w:rsidRPr="00206D86" w:rsidRDefault="003C1AF7" w:rsidP="003C1AF7">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14D4FFE0" w14:textId="77777777" w:rsidR="003C1AF7" w:rsidRDefault="003C1AF7" w:rsidP="003C1AF7">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2BE49E6F" w14:textId="4A68E47B"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C9EDBDE" w14:textId="3B4AE45B"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565C1CA" w14:textId="2B7E6AE1" w:rsidR="003C1AF7" w:rsidRDefault="003C1AF7" w:rsidP="003C1AF7">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BC8632F" w14:textId="57824BC7"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3F6F1D41"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71B1FDD" w14:textId="24C218E3" w:rsidR="003C1AF7" w:rsidRPr="00206D86" w:rsidRDefault="003C1AF7" w:rsidP="003C1AF7">
            <w:pPr>
              <w:pStyle w:val="TAL"/>
              <w:rPr>
                <w:rFonts w:cs="Arial"/>
                <w:sz w:val="16"/>
                <w:szCs w:val="16"/>
                <w:lang w:eastAsia="ja-JP"/>
              </w:rPr>
            </w:pPr>
            <w:r w:rsidRPr="00206D86">
              <w:rPr>
                <w:rFonts w:cs="Arial"/>
                <w:sz w:val="16"/>
                <w:szCs w:val="16"/>
                <w:lang w:eastAsia="ja-JP"/>
              </w:rPr>
              <w:t>CA_n260(2H-O)</w:t>
            </w:r>
          </w:p>
        </w:tc>
        <w:tc>
          <w:tcPr>
            <w:tcW w:w="1054" w:type="dxa"/>
            <w:tcBorders>
              <w:top w:val="single" w:sz="4" w:space="0" w:color="auto"/>
              <w:left w:val="single" w:sz="4" w:space="0" w:color="auto"/>
              <w:bottom w:val="single" w:sz="4" w:space="0" w:color="auto"/>
              <w:right w:val="single" w:sz="4" w:space="0" w:color="auto"/>
            </w:tcBorders>
            <w:vAlign w:val="center"/>
          </w:tcPr>
          <w:p w14:paraId="66A26349" w14:textId="454180E0" w:rsidR="003C1AF7" w:rsidRPr="00206D86" w:rsidRDefault="003C1AF7" w:rsidP="003C1AF7">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EC7DDFA" w14:textId="6103BC10" w:rsidR="003C1AF7" w:rsidRPr="00206D86" w:rsidRDefault="003C1AF7" w:rsidP="003C1AF7">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19443BE" w14:textId="77777777" w:rsidR="003C1AF7" w:rsidRDefault="003C1AF7" w:rsidP="003C1AF7">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549BC6B1" w14:textId="3FF7A4D8"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7224C57" w14:textId="3CA1E417"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D78FDA" w14:textId="742B310A" w:rsidR="003C1AF7" w:rsidRDefault="003C1AF7" w:rsidP="003C1AF7">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B68DE9" w14:textId="161162DA"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56090001"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47EA1E2" w14:textId="32520BAB" w:rsidR="003C1AF7" w:rsidRPr="00206D86" w:rsidRDefault="003C1AF7" w:rsidP="003C1AF7">
            <w:pPr>
              <w:pStyle w:val="TAL"/>
              <w:rPr>
                <w:rFonts w:cs="Arial"/>
                <w:sz w:val="16"/>
                <w:szCs w:val="16"/>
                <w:lang w:eastAsia="ja-JP"/>
              </w:rPr>
            </w:pPr>
            <w:r w:rsidRPr="00206D86">
              <w:rPr>
                <w:rFonts w:cs="Arial"/>
                <w:sz w:val="16"/>
                <w:szCs w:val="16"/>
                <w:lang w:eastAsia="ja-JP"/>
              </w:rPr>
              <w:t>CA_n261(A-D)</w:t>
            </w:r>
          </w:p>
        </w:tc>
        <w:tc>
          <w:tcPr>
            <w:tcW w:w="1054" w:type="dxa"/>
            <w:tcBorders>
              <w:top w:val="single" w:sz="4" w:space="0" w:color="auto"/>
              <w:left w:val="single" w:sz="4" w:space="0" w:color="auto"/>
              <w:bottom w:val="single" w:sz="4" w:space="0" w:color="auto"/>
              <w:right w:val="single" w:sz="4" w:space="0" w:color="auto"/>
            </w:tcBorders>
            <w:vAlign w:val="center"/>
          </w:tcPr>
          <w:p w14:paraId="391553E3" w14:textId="109668C7" w:rsidR="003C1AF7" w:rsidRPr="00206D86" w:rsidRDefault="003C1AF7" w:rsidP="003C1AF7">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23FFDD1" w14:textId="67877786" w:rsidR="003C1AF7" w:rsidRPr="00206D86" w:rsidRDefault="003C1AF7" w:rsidP="003C1AF7">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B846DF0" w14:textId="77777777" w:rsidR="003C1AF7" w:rsidRDefault="003C1AF7" w:rsidP="003C1AF7">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6BF8DFF0" w14:textId="227A9BA2"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5B3F00D" w14:textId="3409F035"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0D08DA" w14:textId="3D368CF0" w:rsidR="003C1AF7" w:rsidRDefault="003C1AF7" w:rsidP="003C1AF7">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6195CC6" w14:textId="457F0A47"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69D443C5"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E0DBD7C" w14:textId="0F38C7B8" w:rsidR="003C1AF7" w:rsidRPr="00206D86" w:rsidRDefault="003C1AF7" w:rsidP="003C1AF7">
            <w:pPr>
              <w:pStyle w:val="TAL"/>
              <w:rPr>
                <w:rFonts w:cs="Arial"/>
                <w:sz w:val="16"/>
                <w:szCs w:val="16"/>
                <w:lang w:eastAsia="ja-JP"/>
              </w:rPr>
            </w:pPr>
            <w:r w:rsidRPr="00206D86">
              <w:rPr>
                <w:rFonts w:cs="Arial"/>
                <w:sz w:val="16"/>
                <w:szCs w:val="16"/>
                <w:lang w:eastAsia="ja-JP"/>
              </w:rPr>
              <w:t>CA_n261(A-D-H)</w:t>
            </w:r>
          </w:p>
        </w:tc>
        <w:tc>
          <w:tcPr>
            <w:tcW w:w="1054" w:type="dxa"/>
            <w:tcBorders>
              <w:top w:val="single" w:sz="4" w:space="0" w:color="auto"/>
              <w:left w:val="single" w:sz="4" w:space="0" w:color="auto"/>
              <w:bottom w:val="single" w:sz="4" w:space="0" w:color="auto"/>
              <w:right w:val="single" w:sz="4" w:space="0" w:color="auto"/>
            </w:tcBorders>
            <w:vAlign w:val="center"/>
          </w:tcPr>
          <w:p w14:paraId="502B2718" w14:textId="10529E96" w:rsidR="003C1AF7" w:rsidRPr="00206D86" w:rsidRDefault="003C1AF7" w:rsidP="003C1AF7">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287B6E3" w14:textId="71DE7FBD" w:rsidR="003C1AF7" w:rsidRPr="00206D86" w:rsidRDefault="003C1AF7" w:rsidP="003C1AF7">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45611CEB" w14:textId="77777777" w:rsidR="003C1AF7" w:rsidRDefault="003C1AF7" w:rsidP="003C1AF7">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4B7FDCE9" w14:textId="399F3C16"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34AA433" w14:textId="35BA100C"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89EBED" w14:textId="05F6C096" w:rsidR="003C1AF7" w:rsidRDefault="003C1AF7" w:rsidP="003C1AF7">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32CD42C" w14:textId="18F9F3D0"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5E4CF575"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FA2458E" w14:textId="497174A7" w:rsidR="003C1AF7" w:rsidRPr="00206D86" w:rsidRDefault="003C1AF7" w:rsidP="003C1AF7">
            <w:pPr>
              <w:pStyle w:val="TAL"/>
              <w:rPr>
                <w:rFonts w:cs="Arial"/>
                <w:sz w:val="16"/>
                <w:szCs w:val="16"/>
                <w:lang w:eastAsia="ja-JP"/>
              </w:rPr>
            </w:pPr>
            <w:r w:rsidRPr="00206D86">
              <w:rPr>
                <w:rFonts w:cs="Arial"/>
                <w:sz w:val="16"/>
                <w:szCs w:val="16"/>
                <w:lang w:eastAsia="ja-JP"/>
              </w:rPr>
              <w:t>CA_n261(A-G)</w:t>
            </w:r>
          </w:p>
        </w:tc>
        <w:tc>
          <w:tcPr>
            <w:tcW w:w="1054" w:type="dxa"/>
            <w:tcBorders>
              <w:top w:val="single" w:sz="4" w:space="0" w:color="auto"/>
              <w:left w:val="single" w:sz="4" w:space="0" w:color="auto"/>
              <w:bottom w:val="single" w:sz="4" w:space="0" w:color="auto"/>
              <w:right w:val="single" w:sz="4" w:space="0" w:color="auto"/>
            </w:tcBorders>
            <w:vAlign w:val="center"/>
          </w:tcPr>
          <w:p w14:paraId="3F534382" w14:textId="2094FAC5" w:rsidR="003C1AF7" w:rsidRPr="00206D86" w:rsidRDefault="003C1AF7" w:rsidP="003C1AF7">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851B3DB" w14:textId="081C2DAC" w:rsidR="003C1AF7" w:rsidRPr="00206D86" w:rsidRDefault="003C1AF7" w:rsidP="003C1AF7">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9715C67" w14:textId="77777777" w:rsidR="003C1AF7" w:rsidRDefault="003C1AF7" w:rsidP="003C1AF7">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716DCC65" w14:textId="4CF2A034"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1C473801" w14:textId="480B3F97"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3C34D5" w14:textId="4B3DC817" w:rsidR="003C1AF7" w:rsidRDefault="003C1AF7" w:rsidP="003C1AF7">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7C3D19A" w14:textId="18EBD972"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631B9F47"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029373A" w14:textId="35BA52FE" w:rsidR="003C1AF7" w:rsidRPr="00206D86" w:rsidRDefault="003C1AF7" w:rsidP="003C1AF7">
            <w:pPr>
              <w:pStyle w:val="TAL"/>
              <w:rPr>
                <w:rFonts w:cs="Arial"/>
                <w:sz w:val="16"/>
                <w:szCs w:val="16"/>
                <w:lang w:eastAsia="ja-JP"/>
              </w:rPr>
            </w:pPr>
            <w:r w:rsidRPr="00206D86">
              <w:rPr>
                <w:rFonts w:cs="Arial"/>
                <w:sz w:val="16"/>
                <w:szCs w:val="16"/>
                <w:lang w:eastAsia="ja-JP"/>
              </w:rPr>
              <w:t>CA_n261(A-G-H)</w:t>
            </w:r>
          </w:p>
        </w:tc>
        <w:tc>
          <w:tcPr>
            <w:tcW w:w="1054" w:type="dxa"/>
            <w:tcBorders>
              <w:top w:val="single" w:sz="4" w:space="0" w:color="auto"/>
              <w:left w:val="single" w:sz="4" w:space="0" w:color="auto"/>
              <w:bottom w:val="single" w:sz="4" w:space="0" w:color="auto"/>
              <w:right w:val="single" w:sz="4" w:space="0" w:color="auto"/>
            </w:tcBorders>
            <w:vAlign w:val="center"/>
          </w:tcPr>
          <w:p w14:paraId="28389ECA" w14:textId="480E98D7" w:rsidR="003C1AF7" w:rsidRPr="00206D86" w:rsidRDefault="003C1AF7" w:rsidP="003C1AF7">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F306262" w14:textId="6EA79FF3" w:rsidR="003C1AF7" w:rsidRPr="00206D86" w:rsidRDefault="003C1AF7" w:rsidP="003C1AF7">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3C9AA44" w14:textId="77777777" w:rsidR="003C1AF7" w:rsidRDefault="003C1AF7" w:rsidP="003C1AF7">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1E3B0985" w14:textId="7A95DA2D"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9E8E478" w14:textId="5BBD47B0"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691AF6D" w14:textId="46185551" w:rsidR="003C1AF7" w:rsidRDefault="003C1AF7" w:rsidP="003C1AF7">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E03CEA7" w14:textId="099A4FF3"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6EA83BF8"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4FC9093" w14:textId="47119866" w:rsidR="003C1AF7" w:rsidRPr="00206D86" w:rsidRDefault="003C1AF7" w:rsidP="003C1AF7">
            <w:pPr>
              <w:pStyle w:val="TAL"/>
              <w:rPr>
                <w:rFonts w:cs="Arial"/>
                <w:sz w:val="16"/>
                <w:szCs w:val="16"/>
                <w:lang w:eastAsia="ja-JP"/>
              </w:rPr>
            </w:pPr>
            <w:r w:rsidRPr="00206D86">
              <w:rPr>
                <w:rFonts w:cs="Arial"/>
                <w:sz w:val="16"/>
                <w:szCs w:val="16"/>
                <w:lang w:eastAsia="ja-JP"/>
              </w:rPr>
              <w:t>CA_n261(G-I)</w:t>
            </w:r>
          </w:p>
        </w:tc>
        <w:tc>
          <w:tcPr>
            <w:tcW w:w="1054" w:type="dxa"/>
            <w:tcBorders>
              <w:top w:val="single" w:sz="4" w:space="0" w:color="auto"/>
              <w:left w:val="single" w:sz="4" w:space="0" w:color="auto"/>
              <w:bottom w:val="single" w:sz="4" w:space="0" w:color="auto"/>
              <w:right w:val="single" w:sz="4" w:space="0" w:color="auto"/>
            </w:tcBorders>
            <w:vAlign w:val="center"/>
          </w:tcPr>
          <w:p w14:paraId="384325C7" w14:textId="09104BE9" w:rsidR="003C1AF7" w:rsidRPr="00206D86" w:rsidRDefault="003C1AF7" w:rsidP="003C1AF7">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30D1CFC" w14:textId="0FE851D2" w:rsidR="003C1AF7" w:rsidRPr="00206D86" w:rsidRDefault="003C1AF7" w:rsidP="003C1AF7">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66DF6AA" w14:textId="77777777" w:rsidR="003C1AF7" w:rsidRDefault="003C1AF7" w:rsidP="003C1AF7">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291DB349" w14:textId="639C8DEE"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373B2CA" w14:textId="7FF9DD56"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89ED3DD" w14:textId="117E006F" w:rsidR="003C1AF7" w:rsidRDefault="003C1AF7" w:rsidP="003C1AF7">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0328F17" w14:textId="234C6F31"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428667CD"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DF1EF69" w14:textId="3948EA6E" w:rsidR="003C1AF7" w:rsidRPr="00206D86" w:rsidRDefault="003C1AF7" w:rsidP="003C1AF7">
            <w:pPr>
              <w:pStyle w:val="TAL"/>
              <w:rPr>
                <w:rFonts w:cs="Arial"/>
                <w:sz w:val="16"/>
                <w:szCs w:val="16"/>
                <w:lang w:eastAsia="ja-JP"/>
              </w:rPr>
            </w:pPr>
            <w:r w:rsidRPr="00206D86">
              <w:rPr>
                <w:rFonts w:cs="Arial"/>
                <w:sz w:val="16"/>
                <w:szCs w:val="16"/>
                <w:lang w:eastAsia="ja-JP"/>
              </w:rPr>
              <w:t>CA_n261(A-G-I)</w:t>
            </w:r>
          </w:p>
        </w:tc>
        <w:tc>
          <w:tcPr>
            <w:tcW w:w="1054" w:type="dxa"/>
            <w:tcBorders>
              <w:top w:val="single" w:sz="4" w:space="0" w:color="auto"/>
              <w:left w:val="single" w:sz="4" w:space="0" w:color="auto"/>
              <w:bottom w:val="single" w:sz="4" w:space="0" w:color="auto"/>
              <w:right w:val="single" w:sz="4" w:space="0" w:color="auto"/>
            </w:tcBorders>
            <w:vAlign w:val="center"/>
          </w:tcPr>
          <w:p w14:paraId="257A6889" w14:textId="3D565853" w:rsidR="003C1AF7" w:rsidRPr="00206D86" w:rsidRDefault="003C1AF7" w:rsidP="003C1AF7">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4091DFE" w14:textId="78D5087C" w:rsidR="003C1AF7" w:rsidRPr="00206D86" w:rsidRDefault="003C1AF7" w:rsidP="003C1AF7">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18B25430" w14:textId="77777777" w:rsidR="003C1AF7" w:rsidRDefault="003C1AF7" w:rsidP="003C1AF7">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4CD08B64" w14:textId="0C5466AC"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780474D" w14:textId="4652792D"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F3C5C39" w14:textId="11316D38" w:rsidR="003C1AF7" w:rsidRDefault="003C1AF7" w:rsidP="003C1AF7">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AAA4F1" w14:textId="3AD27C5E"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68448096"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4FA831A" w14:textId="2705D7C8" w:rsidR="003C1AF7" w:rsidRPr="00206D86" w:rsidRDefault="003C1AF7" w:rsidP="003C1AF7">
            <w:pPr>
              <w:pStyle w:val="TAL"/>
              <w:rPr>
                <w:rFonts w:cs="Arial"/>
                <w:sz w:val="16"/>
                <w:szCs w:val="16"/>
                <w:lang w:eastAsia="ja-JP"/>
              </w:rPr>
            </w:pPr>
            <w:r w:rsidRPr="00206D86">
              <w:rPr>
                <w:rFonts w:cs="Arial"/>
                <w:sz w:val="16"/>
                <w:szCs w:val="16"/>
                <w:lang w:eastAsia="ja-JP"/>
              </w:rPr>
              <w:t>CA_n261(A-H-I)</w:t>
            </w:r>
          </w:p>
        </w:tc>
        <w:tc>
          <w:tcPr>
            <w:tcW w:w="1054" w:type="dxa"/>
            <w:tcBorders>
              <w:top w:val="single" w:sz="4" w:space="0" w:color="auto"/>
              <w:left w:val="single" w:sz="4" w:space="0" w:color="auto"/>
              <w:bottom w:val="single" w:sz="4" w:space="0" w:color="auto"/>
              <w:right w:val="single" w:sz="4" w:space="0" w:color="auto"/>
            </w:tcBorders>
            <w:vAlign w:val="center"/>
          </w:tcPr>
          <w:p w14:paraId="398453F6" w14:textId="2633CC9B" w:rsidR="003C1AF7" w:rsidRPr="00206D86" w:rsidRDefault="003C1AF7" w:rsidP="003C1AF7">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495E434" w14:textId="41ED4809" w:rsidR="003C1AF7" w:rsidRPr="00206D86" w:rsidRDefault="003C1AF7" w:rsidP="003C1AF7">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47F5CB9" w14:textId="77777777" w:rsidR="003C1AF7" w:rsidRDefault="003C1AF7" w:rsidP="003C1AF7">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25605E95" w14:textId="55151EBD"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D193CBD" w14:textId="37FA03C8"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C3C0ADB" w14:textId="61D80D5C" w:rsidR="003C1AF7" w:rsidRDefault="003C1AF7" w:rsidP="003C1AF7">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79587D" w14:textId="17833426"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66E4D406"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5B99F4E" w14:textId="73A6DC11" w:rsidR="003C1AF7" w:rsidRPr="00206D86" w:rsidRDefault="003C1AF7" w:rsidP="003C1AF7">
            <w:pPr>
              <w:pStyle w:val="TAL"/>
              <w:rPr>
                <w:rFonts w:cs="Arial"/>
                <w:sz w:val="16"/>
                <w:szCs w:val="16"/>
                <w:lang w:eastAsia="ja-JP"/>
              </w:rPr>
            </w:pPr>
            <w:r w:rsidRPr="00206D86">
              <w:rPr>
                <w:rFonts w:cs="Arial"/>
                <w:sz w:val="16"/>
                <w:szCs w:val="16"/>
                <w:lang w:eastAsia="ja-JP"/>
              </w:rPr>
              <w:t>CA_n261(G-H)</w:t>
            </w:r>
          </w:p>
        </w:tc>
        <w:tc>
          <w:tcPr>
            <w:tcW w:w="1054" w:type="dxa"/>
            <w:tcBorders>
              <w:top w:val="single" w:sz="4" w:space="0" w:color="auto"/>
              <w:left w:val="single" w:sz="4" w:space="0" w:color="auto"/>
              <w:bottom w:val="single" w:sz="4" w:space="0" w:color="auto"/>
              <w:right w:val="single" w:sz="4" w:space="0" w:color="auto"/>
            </w:tcBorders>
            <w:vAlign w:val="center"/>
          </w:tcPr>
          <w:p w14:paraId="1D21514C" w14:textId="63557BF9" w:rsidR="003C1AF7" w:rsidRPr="00206D86" w:rsidRDefault="003C1AF7" w:rsidP="003C1AF7">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238A1E9" w14:textId="364F1B2E" w:rsidR="003C1AF7" w:rsidRPr="00206D86" w:rsidRDefault="003C1AF7" w:rsidP="003C1AF7">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17B1F47" w14:textId="77777777" w:rsidR="003C1AF7" w:rsidRDefault="003C1AF7" w:rsidP="003C1AF7">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71A81E31" w14:textId="0B6BB792"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99B20A1" w14:textId="1F7464A2"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3FB0CF" w14:textId="6FC6C149" w:rsidR="003C1AF7" w:rsidRDefault="003C1AF7" w:rsidP="003C1AF7">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96EB364" w14:textId="31593880" w:rsidR="003C1AF7" w:rsidRDefault="003C1AF7" w:rsidP="003C1AF7">
            <w:pPr>
              <w:pStyle w:val="TAL"/>
              <w:rPr>
                <w:rFonts w:cs="Arial"/>
                <w:sz w:val="16"/>
                <w:szCs w:val="16"/>
                <w:lang w:eastAsia="ja-JP"/>
              </w:rPr>
            </w:pPr>
            <w:r>
              <w:rPr>
                <w:rFonts w:cs="Arial"/>
                <w:sz w:val="16"/>
                <w:szCs w:val="16"/>
                <w:lang w:eastAsia="ja-JP"/>
              </w:rPr>
              <w:t>None</w:t>
            </w:r>
          </w:p>
        </w:tc>
      </w:tr>
      <w:tr w:rsidR="003C1AF7" w:rsidRPr="00432C06" w14:paraId="0D25EB03"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A0A3A78" w14:textId="02B584F8" w:rsidR="003C1AF7" w:rsidRPr="00206D86" w:rsidRDefault="003C1AF7" w:rsidP="003C1AF7">
            <w:pPr>
              <w:pStyle w:val="TAL"/>
              <w:rPr>
                <w:rFonts w:cs="Arial"/>
                <w:sz w:val="16"/>
                <w:szCs w:val="16"/>
                <w:lang w:eastAsia="ja-JP"/>
              </w:rPr>
            </w:pPr>
            <w:r w:rsidRPr="00206D86">
              <w:rPr>
                <w:rFonts w:cs="Arial"/>
                <w:sz w:val="16"/>
                <w:szCs w:val="16"/>
                <w:lang w:eastAsia="ja-JP"/>
              </w:rPr>
              <w:t>CA_n261(H-I)</w:t>
            </w:r>
          </w:p>
        </w:tc>
        <w:tc>
          <w:tcPr>
            <w:tcW w:w="1054" w:type="dxa"/>
            <w:tcBorders>
              <w:top w:val="single" w:sz="4" w:space="0" w:color="auto"/>
              <w:left w:val="single" w:sz="4" w:space="0" w:color="auto"/>
              <w:bottom w:val="single" w:sz="4" w:space="0" w:color="auto"/>
              <w:right w:val="single" w:sz="4" w:space="0" w:color="auto"/>
            </w:tcBorders>
            <w:vAlign w:val="center"/>
          </w:tcPr>
          <w:p w14:paraId="4571D47A" w14:textId="08BADE63" w:rsidR="003C1AF7" w:rsidRPr="00206D86" w:rsidRDefault="003C1AF7" w:rsidP="003C1AF7">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AF11FB7" w14:textId="0BB33842" w:rsidR="003C1AF7" w:rsidRPr="00206D86" w:rsidRDefault="003C1AF7" w:rsidP="003C1AF7">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695AA34D" w14:textId="77777777" w:rsidR="003C1AF7" w:rsidRDefault="003C1AF7" w:rsidP="003C1AF7">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4F5A8FB0" w14:textId="5537A560" w:rsidR="003C1AF7" w:rsidRPr="00C31878" w:rsidRDefault="003C1AF7" w:rsidP="003C1AF7">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0473577" w14:textId="46D94404" w:rsidR="003C1AF7" w:rsidRDefault="003C1AF7" w:rsidP="003C1AF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6DB10F7" w14:textId="7B95AB86" w:rsidR="003C1AF7" w:rsidRDefault="003C1AF7" w:rsidP="003C1AF7">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D269B70" w14:textId="32921183" w:rsidR="003C1AF7" w:rsidRDefault="003C1AF7" w:rsidP="003C1AF7">
            <w:pPr>
              <w:pStyle w:val="TAL"/>
              <w:rPr>
                <w:rFonts w:cs="Arial"/>
                <w:sz w:val="16"/>
                <w:szCs w:val="16"/>
                <w:lang w:eastAsia="ja-JP"/>
              </w:rPr>
            </w:pPr>
            <w:r>
              <w:rPr>
                <w:rFonts w:cs="Arial"/>
                <w:sz w:val="16"/>
                <w:szCs w:val="16"/>
                <w:lang w:eastAsia="ja-JP"/>
              </w:rPr>
              <w:t>None</w:t>
            </w:r>
          </w:p>
        </w:tc>
      </w:tr>
    </w:tbl>
    <w:p w14:paraId="0E1E583F" w14:textId="77777777" w:rsidR="00432C06" w:rsidRDefault="00432C06" w:rsidP="00432C06">
      <w:pPr>
        <w:tabs>
          <w:tab w:val="left" w:pos="567"/>
        </w:tabs>
        <w:overflowPunct/>
        <w:autoSpaceDE/>
        <w:snapToGrid w:val="0"/>
        <w:spacing w:after="0"/>
        <w:rPr>
          <w:rFonts w:ascii="Arial" w:hAnsi="Arial" w:cs="Arial"/>
        </w:rPr>
      </w:pPr>
    </w:p>
    <w:p w14:paraId="0E1E5840" w14:textId="77777777" w:rsidR="005A6C96" w:rsidRDefault="005A6C96" w:rsidP="00432C06">
      <w:pPr>
        <w:rPr>
          <w:rFonts w:cs="Arial"/>
        </w:rPr>
      </w:pPr>
    </w:p>
    <w:p w14:paraId="0E1E5841" w14:textId="77777777" w:rsidR="00432C06" w:rsidRDefault="00432C06">
      <w:pPr>
        <w:overflowPunct/>
        <w:autoSpaceDE/>
        <w:autoSpaceDN/>
        <w:adjustRightInd/>
        <w:spacing w:after="0"/>
        <w:textAlignment w:val="auto"/>
        <w:rPr>
          <w:rFonts w:ascii="Arial" w:hAnsi="Arial" w:cs="Arial"/>
          <w:sz w:val="24"/>
        </w:rPr>
      </w:pPr>
      <w:r>
        <w:rPr>
          <w:rFonts w:ascii="Arial" w:hAnsi="Arial" w:cs="Arial"/>
          <w:sz w:val="24"/>
        </w:rPr>
        <w:br w:type="page"/>
      </w:r>
    </w:p>
    <w:p w14:paraId="4B673934" w14:textId="77777777" w:rsidR="00274C6F" w:rsidRPr="00701410" w:rsidRDefault="00274C6F" w:rsidP="00274C6F">
      <w:pPr>
        <w:pStyle w:val="Heading2"/>
      </w:pPr>
      <w:r>
        <w:t>3.</w:t>
      </w:r>
      <w:r>
        <w:tab/>
        <w:t xml:space="preserve">Detailed progress in SA/CT WGs since last TSG meeting </w:t>
      </w:r>
      <w:r w:rsidRPr="005A6C96">
        <w:t>(for all involved WGs)</w:t>
      </w:r>
    </w:p>
    <w:p w14:paraId="520A687D" w14:textId="77777777" w:rsidR="00274C6F" w:rsidRPr="00721CF6" w:rsidRDefault="00274C6F" w:rsidP="00274C6F">
      <w:pPr>
        <w:pStyle w:val="Heading4"/>
        <w:rPr>
          <w:rFonts w:cs="Arial"/>
          <w:iCs/>
          <w:color w:val="FF0000"/>
        </w:rPr>
      </w:pPr>
      <w:r>
        <w:rPr>
          <w:lang w:eastAsia="ja-JP"/>
        </w:rPr>
        <w:t>N/A</w:t>
      </w:r>
    </w:p>
    <w:p w14:paraId="0E1E5842" w14:textId="4955CC59" w:rsidR="005A6C96" w:rsidRDefault="00274C6F" w:rsidP="005A6C96">
      <w:pPr>
        <w:pStyle w:val="Heading2"/>
      </w:pPr>
      <w:r>
        <w:t>4</w:t>
      </w:r>
      <w:r w:rsidR="005A6C96">
        <w:t>.</w:t>
      </w:r>
      <w:r w:rsidR="005A6C96">
        <w:tab/>
        <w:t>References</w:t>
      </w:r>
    </w:p>
    <w:p w14:paraId="0E1E5843" w14:textId="77777777" w:rsidR="00432C06" w:rsidRPr="001231DC" w:rsidRDefault="00432C06" w:rsidP="00432C06">
      <w:pPr>
        <w:rPr>
          <w:lang w:eastAsia="ja-JP"/>
        </w:rPr>
      </w:pPr>
      <w:r w:rsidRPr="00D7531E">
        <w:rPr>
          <w:rFonts w:hint="eastAsia"/>
          <w:lang w:val="pt-BR" w:eastAsia="ja-JP"/>
        </w:rPr>
        <w:t xml:space="preserve"> [</w:t>
      </w:r>
      <w:r w:rsidRPr="00432C06">
        <w:rPr>
          <w:rFonts w:hint="eastAsia"/>
          <w:lang w:eastAsia="ja-JP"/>
        </w:rPr>
        <w:t>1]</w:t>
      </w:r>
      <w:r w:rsidRPr="00BC1DC1">
        <w:rPr>
          <w:rFonts w:hint="eastAsia"/>
          <w:lang w:eastAsia="ja-JP"/>
        </w:rPr>
        <w:tab/>
      </w:r>
      <w:r w:rsidR="003D73DA" w:rsidRPr="003D73DA">
        <w:rPr>
          <w:lang w:eastAsia="ja-JP"/>
        </w:rPr>
        <w:t>RP-181426</w:t>
      </w:r>
      <w:r w:rsidR="003D73DA">
        <w:rPr>
          <w:lang w:eastAsia="ja-JP"/>
        </w:rPr>
        <w:tab/>
      </w:r>
      <w:r w:rsidR="003D73DA" w:rsidRPr="003D73DA">
        <w:rPr>
          <w:lang w:eastAsia="ja-JP"/>
        </w:rPr>
        <w:t xml:space="preserve">New WID on NR intra band CA for </w:t>
      </w:r>
      <w:proofErr w:type="spellStart"/>
      <w:r w:rsidR="003D73DA" w:rsidRPr="003D73DA">
        <w:rPr>
          <w:lang w:eastAsia="ja-JP"/>
        </w:rPr>
        <w:t>xCC</w:t>
      </w:r>
      <w:proofErr w:type="spellEnd"/>
      <w:r w:rsidR="003D73DA" w:rsidRPr="003D73DA">
        <w:rPr>
          <w:lang w:eastAsia="ja-JP"/>
        </w:rPr>
        <w:t xml:space="preserve"> DL/</w:t>
      </w:r>
      <w:proofErr w:type="spellStart"/>
      <w:r w:rsidR="003D73DA" w:rsidRPr="003D73DA">
        <w:rPr>
          <w:lang w:eastAsia="ja-JP"/>
        </w:rPr>
        <w:t>yCC</w:t>
      </w:r>
      <w:proofErr w:type="spellEnd"/>
      <w:r w:rsidR="003D73DA" w:rsidRPr="003D73DA">
        <w:rPr>
          <w:lang w:eastAsia="ja-JP"/>
        </w:rPr>
        <w:t xml:space="preserve"> UL including contiguous and non-contiguous spectrum, (x&gt;=y)</w:t>
      </w:r>
    </w:p>
    <w:p w14:paraId="0E1E584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E1E584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E1E584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0E1E5847"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E1E584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E1E584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E1E584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E1E584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E1E584C"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E1E584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E1E584E"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E1E584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0E1E5850"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E1E5851"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1E5852"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E1E585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E1E5854"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E1E5855"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E1E585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E1E5857"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1E5858"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E1E5859"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E1E585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0E1E585B"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E1E585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32C06">
      <w:footerReference w:type="default" r:id="rId7"/>
      <w:pgSz w:w="16838" w:h="11906" w:orient="landscape"/>
      <w:pgMar w:top="851" w:right="851" w:bottom="851"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9589E4" w14:textId="77777777" w:rsidR="001A3D34" w:rsidRDefault="001A3D34">
      <w:r>
        <w:separator/>
      </w:r>
    </w:p>
  </w:endnote>
  <w:endnote w:type="continuationSeparator" w:id="0">
    <w:p w14:paraId="335AB70D" w14:textId="77777777" w:rsidR="001A3D34" w:rsidRDefault="001A3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1E5861" w14:textId="77777777" w:rsidR="00A12BEF" w:rsidRDefault="00A12BE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DF69FA" w14:textId="77777777" w:rsidR="001A3D34" w:rsidRDefault="001A3D34">
      <w:r>
        <w:separator/>
      </w:r>
    </w:p>
  </w:footnote>
  <w:footnote w:type="continuationSeparator" w:id="0">
    <w:p w14:paraId="3B5ED28E" w14:textId="77777777" w:rsidR="001A3D34" w:rsidRDefault="001A3D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1843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953FA"/>
    <w:rsid w:val="000A3ED2"/>
    <w:rsid w:val="000C00FA"/>
    <w:rsid w:val="000C51AA"/>
    <w:rsid w:val="000D17BC"/>
    <w:rsid w:val="000E4F35"/>
    <w:rsid w:val="000F5CBC"/>
    <w:rsid w:val="000F6C1C"/>
    <w:rsid w:val="000F79B2"/>
    <w:rsid w:val="001140AB"/>
    <w:rsid w:val="00116F4B"/>
    <w:rsid w:val="001240AE"/>
    <w:rsid w:val="00137471"/>
    <w:rsid w:val="00150FD3"/>
    <w:rsid w:val="00184428"/>
    <w:rsid w:val="001A248F"/>
    <w:rsid w:val="001A3B5F"/>
    <w:rsid w:val="001A3D34"/>
    <w:rsid w:val="001C4490"/>
    <w:rsid w:val="001D2C1A"/>
    <w:rsid w:val="001D3BA2"/>
    <w:rsid w:val="001D44B7"/>
    <w:rsid w:val="001D52CA"/>
    <w:rsid w:val="001E0075"/>
    <w:rsid w:val="001F1B1F"/>
    <w:rsid w:val="001F2A20"/>
    <w:rsid w:val="0022485E"/>
    <w:rsid w:val="00235CB2"/>
    <w:rsid w:val="00243A99"/>
    <w:rsid w:val="00253091"/>
    <w:rsid w:val="00254588"/>
    <w:rsid w:val="002560DE"/>
    <w:rsid w:val="00274C6F"/>
    <w:rsid w:val="0029567C"/>
    <w:rsid w:val="002D42F1"/>
    <w:rsid w:val="002E17AF"/>
    <w:rsid w:val="00301B7A"/>
    <w:rsid w:val="003056D1"/>
    <w:rsid w:val="00306D59"/>
    <w:rsid w:val="0032503A"/>
    <w:rsid w:val="00325EE1"/>
    <w:rsid w:val="003357C0"/>
    <w:rsid w:val="00343BEF"/>
    <w:rsid w:val="00344D60"/>
    <w:rsid w:val="00346477"/>
    <w:rsid w:val="00347CB0"/>
    <w:rsid w:val="0036248C"/>
    <w:rsid w:val="00367401"/>
    <w:rsid w:val="00375678"/>
    <w:rsid w:val="0039390A"/>
    <w:rsid w:val="00394AB0"/>
    <w:rsid w:val="00396252"/>
    <w:rsid w:val="00397692"/>
    <w:rsid w:val="003A4B47"/>
    <w:rsid w:val="003B24AF"/>
    <w:rsid w:val="003B7182"/>
    <w:rsid w:val="003C1AF7"/>
    <w:rsid w:val="003D5036"/>
    <w:rsid w:val="003D73DA"/>
    <w:rsid w:val="003D764D"/>
    <w:rsid w:val="003E3A1A"/>
    <w:rsid w:val="0040091C"/>
    <w:rsid w:val="00406D7A"/>
    <w:rsid w:val="004258BA"/>
    <w:rsid w:val="00432C06"/>
    <w:rsid w:val="00445E29"/>
    <w:rsid w:val="004531C9"/>
    <w:rsid w:val="00457D91"/>
    <w:rsid w:val="00460C31"/>
    <w:rsid w:val="00464E5B"/>
    <w:rsid w:val="0047055A"/>
    <w:rsid w:val="00474450"/>
    <w:rsid w:val="004873E6"/>
    <w:rsid w:val="004B15B8"/>
    <w:rsid w:val="004B566C"/>
    <w:rsid w:val="004B7B48"/>
    <w:rsid w:val="004C58D8"/>
    <w:rsid w:val="004D4AB1"/>
    <w:rsid w:val="004F218A"/>
    <w:rsid w:val="0050334E"/>
    <w:rsid w:val="00505387"/>
    <w:rsid w:val="00512DF7"/>
    <w:rsid w:val="005141E7"/>
    <w:rsid w:val="00517E63"/>
    <w:rsid w:val="00526B0D"/>
    <w:rsid w:val="0055346F"/>
    <w:rsid w:val="005579FF"/>
    <w:rsid w:val="00572B86"/>
    <w:rsid w:val="005776DD"/>
    <w:rsid w:val="00582117"/>
    <w:rsid w:val="0058478F"/>
    <w:rsid w:val="00593315"/>
    <w:rsid w:val="005A170D"/>
    <w:rsid w:val="005A6C96"/>
    <w:rsid w:val="005D0418"/>
    <w:rsid w:val="005E1D58"/>
    <w:rsid w:val="005E49B0"/>
    <w:rsid w:val="006065E3"/>
    <w:rsid w:val="00610E37"/>
    <w:rsid w:val="006207ED"/>
    <w:rsid w:val="00626BC9"/>
    <w:rsid w:val="006458DF"/>
    <w:rsid w:val="00650D52"/>
    <w:rsid w:val="00660DF0"/>
    <w:rsid w:val="006615B2"/>
    <w:rsid w:val="00662313"/>
    <w:rsid w:val="00673911"/>
    <w:rsid w:val="006870C9"/>
    <w:rsid w:val="006A3ADF"/>
    <w:rsid w:val="006B4C1E"/>
    <w:rsid w:val="006C090F"/>
    <w:rsid w:val="006C4E32"/>
    <w:rsid w:val="006C56D8"/>
    <w:rsid w:val="006D07AE"/>
    <w:rsid w:val="006D1C93"/>
    <w:rsid w:val="006E3F11"/>
    <w:rsid w:val="00701410"/>
    <w:rsid w:val="007113A1"/>
    <w:rsid w:val="007156E0"/>
    <w:rsid w:val="00721CF6"/>
    <w:rsid w:val="00723E46"/>
    <w:rsid w:val="00733826"/>
    <w:rsid w:val="0074431E"/>
    <w:rsid w:val="00766CFB"/>
    <w:rsid w:val="007816FF"/>
    <w:rsid w:val="00781906"/>
    <w:rsid w:val="00783B44"/>
    <w:rsid w:val="00785028"/>
    <w:rsid w:val="007A3A5A"/>
    <w:rsid w:val="007A4370"/>
    <w:rsid w:val="007E1D15"/>
    <w:rsid w:val="007E1DEA"/>
    <w:rsid w:val="007E2202"/>
    <w:rsid w:val="008145EA"/>
    <w:rsid w:val="00815869"/>
    <w:rsid w:val="00816B81"/>
    <w:rsid w:val="00823B90"/>
    <w:rsid w:val="0083266E"/>
    <w:rsid w:val="008546E5"/>
    <w:rsid w:val="00881D74"/>
    <w:rsid w:val="00881E7B"/>
    <w:rsid w:val="008836AC"/>
    <w:rsid w:val="00886655"/>
    <w:rsid w:val="0089166C"/>
    <w:rsid w:val="00893204"/>
    <w:rsid w:val="008960DE"/>
    <w:rsid w:val="008A36DF"/>
    <w:rsid w:val="008C1698"/>
    <w:rsid w:val="008C1A3D"/>
    <w:rsid w:val="008D01C3"/>
    <w:rsid w:val="008D1E13"/>
    <w:rsid w:val="008D6549"/>
    <w:rsid w:val="008D70D2"/>
    <w:rsid w:val="008F2C05"/>
    <w:rsid w:val="00900AE8"/>
    <w:rsid w:val="00900DAD"/>
    <w:rsid w:val="0091408E"/>
    <w:rsid w:val="0095025E"/>
    <w:rsid w:val="00950A5B"/>
    <w:rsid w:val="00952FF4"/>
    <w:rsid w:val="009551E9"/>
    <w:rsid w:val="00955C4C"/>
    <w:rsid w:val="00956F76"/>
    <w:rsid w:val="00995338"/>
    <w:rsid w:val="009A399F"/>
    <w:rsid w:val="009C0BC7"/>
    <w:rsid w:val="009C6592"/>
    <w:rsid w:val="009E209B"/>
    <w:rsid w:val="009F0747"/>
    <w:rsid w:val="009F6598"/>
    <w:rsid w:val="00A03514"/>
    <w:rsid w:val="00A12BEF"/>
    <w:rsid w:val="00A17079"/>
    <w:rsid w:val="00A31123"/>
    <w:rsid w:val="00A448C3"/>
    <w:rsid w:val="00A458D4"/>
    <w:rsid w:val="00A46FB7"/>
    <w:rsid w:val="00A53118"/>
    <w:rsid w:val="00A86AB5"/>
    <w:rsid w:val="00A97226"/>
    <w:rsid w:val="00AA0E64"/>
    <w:rsid w:val="00AA142F"/>
    <w:rsid w:val="00AA53DB"/>
    <w:rsid w:val="00AB239A"/>
    <w:rsid w:val="00AB5FD2"/>
    <w:rsid w:val="00AC39FB"/>
    <w:rsid w:val="00AD53C7"/>
    <w:rsid w:val="00AD7ADC"/>
    <w:rsid w:val="00AE08EB"/>
    <w:rsid w:val="00AF3C84"/>
    <w:rsid w:val="00B00BBE"/>
    <w:rsid w:val="00B06312"/>
    <w:rsid w:val="00B10710"/>
    <w:rsid w:val="00B208FA"/>
    <w:rsid w:val="00B2766F"/>
    <w:rsid w:val="00B31ABC"/>
    <w:rsid w:val="00B413E2"/>
    <w:rsid w:val="00B445ED"/>
    <w:rsid w:val="00B6300F"/>
    <w:rsid w:val="00B82AD1"/>
    <w:rsid w:val="00B84623"/>
    <w:rsid w:val="00BB66D5"/>
    <w:rsid w:val="00BC5314"/>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76093"/>
    <w:rsid w:val="00C80116"/>
    <w:rsid w:val="00C83E27"/>
    <w:rsid w:val="00C87BFC"/>
    <w:rsid w:val="00CF7FAC"/>
    <w:rsid w:val="00D026B2"/>
    <w:rsid w:val="00D160C1"/>
    <w:rsid w:val="00D17794"/>
    <w:rsid w:val="00D22398"/>
    <w:rsid w:val="00D35E6C"/>
    <w:rsid w:val="00D436CF"/>
    <w:rsid w:val="00D45B2F"/>
    <w:rsid w:val="00D46E88"/>
    <w:rsid w:val="00D5157D"/>
    <w:rsid w:val="00D60BD6"/>
    <w:rsid w:val="00D613A9"/>
    <w:rsid w:val="00D70D86"/>
    <w:rsid w:val="00D76BA4"/>
    <w:rsid w:val="00D8021D"/>
    <w:rsid w:val="00D82D10"/>
    <w:rsid w:val="00D86784"/>
    <w:rsid w:val="00DB61FB"/>
    <w:rsid w:val="00DE2A08"/>
    <w:rsid w:val="00DE2B4D"/>
    <w:rsid w:val="00E00E44"/>
    <w:rsid w:val="00E01F1B"/>
    <w:rsid w:val="00E12ECB"/>
    <w:rsid w:val="00E1451F"/>
    <w:rsid w:val="00E15A72"/>
    <w:rsid w:val="00E15E28"/>
    <w:rsid w:val="00E16577"/>
    <w:rsid w:val="00E36051"/>
    <w:rsid w:val="00E544FA"/>
    <w:rsid w:val="00E6077C"/>
    <w:rsid w:val="00E6618E"/>
    <w:rsid w:val="00E77436"/>
    <w:rsid w:val="00E82A1D"/>
    <w:rsid w:val="00E82C8E"/>
    <w:rsid w:val="00E87CFA"/>
    <w:rsid w:val="00E93D77"/>
    <w:rsid w:val="00E95264"/>
    <w:rsid w:val="00EA2DC1"/>
    <w:rsid w:val="00EC5571"/>
    <w:rsid w:val="00ED0E8F"/>
    <w:rsid w:val="00EE3B5B"/>
    <w:rsid w:val="00EE4CC9"/>
    <w:rsid w:val="00EF4800"/>
    <w:rsid w:val="00EF674A"/>
    <w:rsid w:val="00F00A3D"/>
    <w:rsid w:val="00F17CA4"/>
    <w:rsid w:val="00F24DDD"/>
    <w:rsid w:val="00F2770B"/>
    <w:rsid w:val="00F549A3"/>
    <w:rsid w:val="00F55CBF"/>
    <w:rsid w:val="00F72B10"/>
    <w:rsid w:val="00F77359"/>
    <w:rsid w:val="00F86A73"/>
    <w:rsid w:val="00FA1C41"/>
    <w:rsid w:val="00FC345B"/>
    <w:rsid w:val="00FC7A2E"/>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0E1E56F6"/>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Heading2Char">
    <w:name w:val="Heading 2 Char"/>
    <w:aliases w:val="DO NOT USE_h2 Char,h2 Char,h21 Char,H2 Char,Head2A Char,2 Char,UNDERRUBRIK 1-2 Char"/>
    <w:basedOn w:val="DefaultParagraphFont"/>
    <w:link w:val="Heading2"/>
    <w:rsid w:val="00886655"/>
    <w:rPr>
      <w:rFonts w:ascii="Arial" w:hAnsi="Arial"/>
      <w:sz w:val="32"/>
      <w:lang w:val="en-GB" w:eastAsia="en-US"/>
    </w:rPr>
  </w:style>
  <w:style w:type="character" w:customStyle="1" w:styleId="CRCoverPageChar">
    <w:name w:val="CR Cover Page Char"/>
    <w:link w:val="CRCoverPage"/>
    <w:locked/>
    <w:rsid w:val="00254588"/>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54471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718596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225</TotalTime>
  <Pages>9</Pages>
  <Words>2081</Words>
  <Characters>13897</Characters>
  <Application>Microsoft Office Word</Application>
  <DocSecurity>0</DocSecurity>
  <Lines>115</Lines>
  <Paragraphs>31</Paragraphs>
  <ScaleCrop>false</ScaleCrop>
  <HeadingPairs>
    <vt:vector size="6" baseType="variant">
      <vt:variant>
        <vt:lpstr>Title</vt:lpstr>
      </vt:variant>
      <vt:variant>
        <vt:i4>1</vt:i4>
      </vt:variant>
      <vt:variant>
        <vt:lpstr>Headings</vt:lpstr>
      </vt:variant>
      <vt:variant>
        <vt:i4>6</vt:i4>
      </vt:variant>
      <vt:variant>
        <vt:lpstr>タイトル</vt:lpstr>
      </vt:variant>
      <vt:variant>
        <vt:i4>1</vt:i4>
      </vt:variant>
    </vt:vector>
  </HeadingPairs>
  <TitlesOfParts>
    <vt:vector size="8" baseType="lpstr">
      <vt:lpstr>Status Report to TSG</vt:lpstr>
      <vt:lpstr>    Status Report to TSG</vt:lpstr>
      <vt:lpstr>    1	Work plan related evaluation</vt:lpstr>
      <vt:lpstr>    2.	Detailed progress in RAN WGs since last TSG meeting (for all involved WGs)</vt:lpstr>
      <vt:lpstr>    2.1	RAN4</vt:lpstr>
      <vt:lpstr>    3.	Detailed progress in SA/CT WGs since last TSG meeting (for all involved WGs)</vt:lpstr>
      <vt:lpstr>    4.	References</vt:lpstr>
      <vt:lpstr>Status Report to TSG</vt:lpstr>
    </vt:vector>
  </TitlesOfParts>
  <Company>株式会社エヌ・ティ・ティ・ドコモ</Company>
  <LinksUpToDate>false</LinksUpToDate>
  <CharactersWithSpaces>15947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48</cp:revision>
  <dcterms:created xsi:type="dcterms:W3CDTF">2018-08-14T13:25:00Z</dcterms:created>
  <dcterms:modified xsi:type="dcterms:W3CDTF">2018-12-03T07:42:00Z</dcterms:modified>
</cp:coreProperties>
</file>